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A7527" w14:textId="77777777" w:rsidR="00BE012F" w:rsidRPr="00BE012F" w:rsidRDefault="00BE012F" w:rsidP="00BE012F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E012F">
        <w:rPr>
          <w:b/>
          <w:bCs/>
          <w:color w:val="000000"/>
          <w:sz w:val="22"/>
          <w:szCs w:val="22"/>
        </w:rPr>
        <w:t>РАСЧЕТ ВАЛОВЫХ ВЫБРОСОВ ТОО «КЕНТАВР»</w:t>
      </w:r>
    </w:p>
    <w:p w14:paraId="76EDA8DF" w14:textId="77777777" w:rsidR="00BE012F" w:rsidRDefault="00BE012F" w:rsidP="00BE012F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highlight w:val="cyan"/>
        </w:rPr>
      </w:pPr>
    </w:p>
    <w:p w14:paraId="0DF32575" w14:textId="77777777" w:rsidR="00BE012F" w:rsidRDefault="00BE012F" w:rsidP="00BE012F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  <w:highlight w:val="cyan"/>
        </w:rPr>
      </w:pPr>
    </w:p>
    <w:p w14:paraId="14943806" w14:textId="545FEFCC" w:rsidR="00BE012F" w:rsidRPr="00BE012F" w:rsidRDefault="006B5F6A" w:rsidP="006B5F6A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E012F">
        <w:rPr>
          <w:b/>
          <w:bCs/>
          <w:color w:val="000000"/>
          <w:sz w:val="22"/>
          <w:szCs w:val="22"/>
          <w:highlight w:val="cyan"/>
        </w:rPr>
        <w:t>ЦЕХ ПАРОВОДОТЕПЛОСНАБЖЕНИЯ, КАНАЛИЗАЦИИ И БАРДЫ. (ПВТС И Б)</w:t>
      </w:r>
    </w:p>
    <w:p w14:paraId="1535E9B7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5053D969" w14:textId="77777777" w:rsidR="00BE012F" w:rsidRPr="00BE012F" w:rsidRDefault="00BE012F" w:rsidP="00BE012F">
      <w:pPr>
        <w:rPr>
          <w:b/>
          <w:bCs/>
          <w:color w:val="000000"/>
          <w:sz w:val="22"/>
          <w:szCs w:val="22"/>
        </w:rPr>
      </w:pPr>
      <w:r w:rsidRPr="00BE012F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BE012F">
        <w:rPr>
          <w:b/>
          <w:bCs/>
          <w:color w:val="000000"/>
          <w:sz w:val="22"/>
          <w:szCs w:val="22"/>
        </w:rPr>
        <w:t>0001,Вытяжная</w:t>
      </w:r>
      <w:proofErr w:type="gramEnd"/>
      <w:r w:rsidRPr="00BE012F">
        <w:rPr>
          <w:b/>
          <w:bCs/>
          <w:color w:val="000000"/>
          <w:sz w:val="22"/>
          <w:szCs w:val="22"/>
        </w:rPr>
        <w:t xml:space="preserve"> труба</w:t>
      </w:r>
    </w:p>
    <w:p w14:paraId="3BC8795F" w14:textId="77777777" w:rsidR="00BE012F" w:rsidRPr="00BE012F" w:rsidRDefault="00BE012F" w:rsidP="00BE012F">
      <w:pPr>
        <w:rPr>
          <w:b/>
          <w:bCs/>
          <w:color w:val="000000"/>
          <w:sz w:val="22"/>
          <w:szCs w:val="22"/>
        </w:rPr>
      </w:pPr>
      <w:r w:rsidRPr="00BE012F">
        <w:rPr>
          <w:b/>
          <w:bCs/>
          <w:color w:val="000000"/>
          <w:sz w:val="22"/>
          <w:szCs w:val="22"/>
        </w:rPr>
        <w:t xml:space="preserve">Источник выделения N 001, Пост </w:t>
      </w:r>
      <w:proofErr w:type="spellStart"/>
      <w:r w:rsidRPr="00BE012F">
        <w:rPr>
          <w:b/>
          <w:bCs/>
          <w:color w:val="000000"/>
          <w:sz w:val="22"/>
          <w:szCs w:val="22"/>
        </w:rPr>
        <w:t>элетросварки</w:t>
      </w:r>
      <w:proofErr w:type="spellEnd"/>
    </w:p>
    <w:p w14:paraId="14E4FE64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300003BE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Список литературы:</w:t>
      </w:r>
    </w:p>
    <w:p w14:paraId="0B9C5975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</w:r>
    </w:p>
    <w:p w14:paraId="08209148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64723E56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РАСЧЕТ выбросов ЗВ от сварки металлов</w:t>
      </w:r>
    </w:p>
    <w:p w14:paraId="0DCE5884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Вид сварки: Ручная дуговая сварка сталей штучными электродами</w:t>
      </w:r>
    </w:p>
    <w:p w14:paraId="40266950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Электрод (сварочный материал): ОК 61.30 2,5*300ММ</w:t>
      </w:r>
    </w:p>
    <w:p w14:paraId="1CA30618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Расход сварочных материалов, кг/</w:t>
      </w:r>
      <w:proofErr w:type="gramStart"/>
      <w:r w:rsidRPr="00BE012F">
        <w:rPr>
          <w:color w:val="000000"/>
          <w:sz w:val="22"/>
          <w:szCs w:val="22"/>
        </w:rPr>
        <w:t>год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 = </w:t>
      </w:r>
      <w:r w:rsidRPr="00BE012F">
        <w:rPr>
          <w:b/>
          <w:color w:val="000000"/>
          <w:sz w:val="22"/>
          <w:szCs w:val="22"/>
        </w:rPr>
        <w:t>800</w:t>
      </w:r>
    </w:p>
    <w:p w14:paraId="352D8D01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Фактический максимальный расход сварочных материалов,</w:t>
      </w:r>
    </w:p>
    <w:p w14:paraId="2F872160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с учетом дискретности работы оборудования, кг/</w:t>
      </w:r>
      <w:proofErr w:type="gramStart"/>
      <w:r w:rsidRPr="00BE012F">
        <w:rPr>
          <w:color w:val="000000"/>
          <w:sz w:val="22"/>
          <w:szCs w:val="22"/>
        </w:rPr>
        <w:t>час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BMAX = </w:t>
      </w:r>
      <w:r w:rsidRPr="00BE012F">
        <w:rPr>
          <w:b/>
          <w:color w:val="000000"/>
          <w:sz w:val="22"/>
          <w:szCs w:val="22"/>
        </w:rPr>
        <w:t>0.3</w:t>
      </w:r>
    </w:p>
    <w:p w14:paraId="6E183AB0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32905179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сварочного аэрозоля,</w:t>
      </w:r>
    </w:p>
    <w:p w14:paraId="6592593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18</w:t>
      </w:r>
    </w:p>
    <w:p w14:paraId="3A7546AF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 том числе:</w:t>
      </w:r>
    </w:p>
    <w:p w14:paraId="402567CA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760B7D68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0123 Железо (II, III) оксиды /в пересчете на железо/ (277)</w:t>
      </w:r>
    </w:p>
    <w:p w14:paraId="31D6F47F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1E6E6D67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16.16</w:t>
      </w:r>
    </w:p>
    <w:p w14:paraId="0D67C3E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16.16 * 800 / 10 ^ 6 = 0.012928</w:t>
      </w:r>
    </w:p>
    <w:p w14:paraId="60D3A40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16.16 * 0.3 / 3600 = 0.001347</w:t>
      </w:r>
    </w:p>
    <w:p w14:paraId="324866F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1EA354C5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0143 Марганец и его соединения /в пересчете на марганца (IV) оксид/ (332)</w:t>
      </w:r>
    </w:p>
    <w:p w14:paraId="7AF7DC22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11C50B00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0.84</w:t>
      </w:r>
    </w:p>
    <w:p w14:paraId="4F43C23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0.84 * 800 / 10 ^ 6 = 0.000672</w:t>
      </w:r>
    </w:p>
    <w:p w14:paraId="757E68D5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0.84 * 0.3 / 3600 = 0.00007</w:t>
      </w:r>
    </w:p>
    <w:p w14:paraId="0D889DB5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4D16D2A3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BE012F">
        <w:rPr>
          <w:b/>
          <w:i/>
          <w:color w:val="000000"/>
          <w:sz w:val="22"/>
          <w:szCs w:val="22"/>
          <w:u w:val="single"/>
        </w:rPr>
        <w:t>гексафторалюминат</w:t>
      </w:r>
      <w:proofErr w:type="spellEnd"/>
      <w:r w:rsidRPr="00BE012F">
        <w:rPr>
          <w:b/>
          <w:i/>
          <w:color w:val="000000"/>
          <w:sz w:val="22"/>
          <w:szCs w:val="22"/>
          <w:u w:val="single"/>
        </w:rPr>
        <w:t>) (625)</w:t>
      </w:r>
    </w:p>
    <w:p w14:paraId="7F9BA5A8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112F1432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</w:t>
      </w:r>
    </w:p>
    <w:p w14:paraId="562686DF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 * 800 / 10 ^ 6 = 0.0008</w:t>
      </w:r>
    </w:p>
    <w:p w14:paraId="1F110882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 * 0.3 / 3600 = 0.0000833</w:t>
      </w:r>
    </w:p>
    <w:p w14:paraId="6B80217D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Вид сварки: Ручная дуговая сварка сталей штучными электродами</w:t>
      </w:r>
    </w:p>
    <w:p w14:paraId="2D91B671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Электрод (сварочный материал): ОК 61.30 3,2*350ММ</w:t>
      </w:r>
    </w:p>
    <w:p w14:paraId="4A10D49B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Расход сварочных материалов, кг/</w:t>
      </w:r>
      <w:proofErr w:type="gramStart"/>
      <w:r w:rsidRPr="00BE012F">
        <w:rPr>
          <w:color w:val="000000"/>
          <w:sz w:val="22"/>
          <w:szCs w:val="22"/>
        </w:rPr>
        <w:t>год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 = </w:t>
      </w:r>
      <w:r w:rsidRPr="00BE012F">
        <w:rPr>
          <w:b/>
          <w:color w:val="000000"/>
          <w:sz w:val="22"/>
          <w:szCs w:val="22"/>
        </w:rPr>
        <w:t>800</w:t>
      </w:r>
    </w:p>
    <w:p w14:paraId="02B92A0F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Фактический максимальный расход сварочных материалов,</w:t>
      </w:r>
    </w:p>
    <w:p w14:paraId="148F3C92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с учетом дискретности работы оборудования, кг/</w:t>
      </w:r>
      <w:proofErr w:type="gramStart"/>
      <w:r w:rsidRPr="00BE012F">
        <w:rPr>
          <w:color w:val="000000"/>
          <w:sz w:val="22"/>
          <w:szCs w:val="22"/>
        </w:rPr>
        <w:t>час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BMAX = </w:t>
      </w:r>
      <w:r w:rsidRPr="00BE012F">
        <w:rPr>
          <w:b/>
          <w:color w:val="000000"/>
          <w:sz w:val="22"/>
          <w:szCs w:val="22"/>
        </w:rPr>
        <w:t>0.3</w:t>
      </w:r>
    </w:p>
    <w:p w14:paraId="56136C94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42395BCF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сварочного аэрозоля,</w:t>
      </w:r>
    </w:p>
    <w:p w14:paraId="2D83D93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15.3</w:t>
      </w:r>
    </w:p>
    <w:p w14:paraId="3630AB42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 том числе:</w:t>
      </w:r>
    </w:p>
    <w:p w14:paraId="0426D720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6117996D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0123 Железо (II, III) оксиды /в пересчете на железо/ (277)</w:t>
      </w:r>
    </w:p>
    <w:p w14:paraId="6165CA48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190E044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13.16</w:t>
      </w:r>
    </w:p>
    <w:p w14:paraId="49C6BC48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13.16 * 800 / 10 ^ 6 = 0.010528</w:t>
      </w:r>
    </w:p>
    <w:p w14:paraId="6832019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lastRenderedPageBreak/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13.16 * 0.3 / 3600 = 0.001097</w:t>
      </w:r>
    </w:p>
    <w:p w14:paraId="61745CE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481D7365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0143 Марганец и его соединения /в пересчете на марганца (IV) оксид/ (332)</w:t>
      </w:r>
    </w:p>
    <w:p w14:paraId="2CE0C33B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45AE8A98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1.29</w:t>
      </w:r>
    </w:p>
    <w:p w14:paraId="5407D317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1.29 * 800 / 10 ^ 6 = 0.001032</w:t>
      </w:r>
    </w:p>
    <w:p w14:paraId="4B3A0C72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1.29 * 0.3 / 3600 = 0.0001075</w:t>
      </w:r>
    </w:p>
    <w:p w14:paraId="0CFC4B42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45DFCE49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14:paraId="35F99FE9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44787BDF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0.85</w:t>
      </w:r>
    </w:p>
    <w:p w14:paraId="5D34E5C3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0.85 * 800 / 10 ^ 6 = 0.00068</w:t>
      </w:r>
    </w:p>
    <w:p w14:paraId="515F5C2E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0.85 * 0.3 / 3600 = 0.0000708</w:t>
      </w:r>
    </w:p>
    <w:p w14:paraId="52603198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Вид сварки: Ручная дуговая сварка сталей штучными электродами</w:t>
      </w:r>
    </w:p>
    <w:p w14:paraId="4F5B68BD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Электрод (сварочный материал): УОНИ-13/55</w:t>
      </w:r>
    </w:p>
    <w:p w14:paraId="00CDF04F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Расход сварочных материалов, кг/</w:t>
      </w:r>
      <w:proofErr w:type="gramStart"/>
      <w:r w:rsidRPr="00BE012F">
        <w:rPr>
          <w:color w:val="000000"/>
          <w:sz w:val="22"/>
          <w:szCs w:val="22"/>
        </w:rPr>
        <w:t>год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 = </w:t>
      </w:r>
      <w:r w:rsidRPr="00BE012F">
        <w:rPr>
          <w:b/>
          <w:color w:val="000000"/>
          <w:sz w:val="22"/>
          <w:szCs w:val="22"/>
        </w:rPr>
        <w:t>1500</w:t>
      </w:r>
    </w:p>
    <w:p w14:paraId="7788AB69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Фактический максимальный расход сварочных материалов,</w:t>
      </w:r>
    </w:p>
    <w:p w14:paraId="5124DB7F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с учетом дискретности работы оборудования, кг/</w:t>
      </w:r>
      <w:proofErr w:type="gramStart"/>
      <w:r w:rsidRPr="00BE012F">
        <w:rPr>
          <w:color w:val="000000"/>
          <w:sz w:val="22"/>
          <w:szCs w:val="22"/>
        </w:rPr>
        <w:t>час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BMAX = </w:t>
      </w:r>
      <w:r w:rsidRPr="00BE012F">
        <w:rPr>
          <w:b/>
          <w:color w:val="000000"/>
          <w:sz w:val="22"/>
          <w:szCs w:val="22"/>
        </w:rPr>
        <w:t>0.3</w:t>
      </w:r>
    </w:p>
    <w:p w14:paraId="0E05825D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0466DA7E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сварочного аэрозоля,</w:t>
      </w:r>
    </w:p>
    <w:p w14:paraId="78D8C9CB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16.99</w:t>
      </w:r>
    </w:p>
    <w:p w14:paraId="2FC26F87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 том числе:</w:t>
      </w:r>
    </w:p>
    <w:p w14:paraId="513D4E68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37F5C6BF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0123 Железо (II, III) оксиды /в пересчете на железо/ (277)</w:t>
      </w:r>
    </w:p>
    <w:p w14:paraId="6AD6547E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3B744E13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13.9</w:t>
      </w:r>
    </w:p>
    <w:p w14:paraId="77E402BE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13.9 * 1500 / 10 ^ 6 = 0.02085</w:t>
      </w:r>
    </w:p>
    <w:p w14:paraId="014A3D0C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13.9 * 0.3 / 3600 = 0.001158</w:t>
      </w:r>
    </w:p>
    <w:p w14:paraId="181498F4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693C86D5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0143 Марганец и его соединения /в пересчете на марганца (IV) оксид/ (332)</w:t>
      </w:r>
    </w:p>
    <w:p w14:paraId="520D7594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696488F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1.09</w:t>
      </w:r>
    </w:p>
    <w:p w14:paraId="50E7D355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1.09 * 1500 / 10 ^ 6 = 0.001635</w:t>
      </w:r>
    </w:p>
    <w:p w14:paraId="68A34F0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1.09 * 0.3 / 3600 = 0.0000908</w:t>
      </w:r>
    </w:p>
    <w:p w14:paraId="5C1B8FA4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28626716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14:paraId="62198F08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09911029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</w:t>
      </w:r>
    </w:p>
    <w:p w14:paraId="1D2597BD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 * 1500 / 10 ^ 6 = 0.0015</w:t>
      </w:r>
    </w:p>
    <w:p w14:paraId="463AF2E5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 * 0.3 / 3600 = 0.0000833</w:t>
      </w:r>
    </w:p>
    <w:p w14:paraId="5E850EBC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31933071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BE012F">
        <w:rPr>
          <w:b/>
          <w:i/>
          <w:color w:val="000000"/>
          <w:sz w:val="22"/>
          <w:szCs w:val="22"/>
          <w:u w:val="single"/>
        </w:rPr>
        <w:t>гексафторалюминат</w:t>
      </w:r>
      <w:proofErr w:type="spellEnd"/>
      <w:r w:rsidRPr="00BE012F">
        <w:rPr>
          <w:b/>
          <w:i/>
          <w:color w:val="000000"/>
          <w:sz w:val="22"/>
          <w:szCs w:val="22"/>
          <w:u w:val="single"/>
        </w:rPr>
        <w:t>) (625)</w:t>
      </w:r>
    </w:p>
    <w:p w14:paraId="76B63956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47C293B9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</w:t>
      </w:r>
    </w:p>
    <w:p w14:paraId="0EAA073D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 * 1500 / 10 ^ 6 = 0.0015</w:t>
      </w:r>
    </w:p>
    <w:p w14:paraId="2BE45945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 * 0.3 / 3600 = 0.0000833</w:t>
      </w:r>
    </w:p>
    <w:p w14:paraId="7241890D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-----------------------------</w:t>
      </w:r>
    </w:p>
    <w:p w14:paraId="5733A185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lastRenderedPageBreak/>
        <w:t>Газы:</w:t>
      </w:r>
    </w:p>
    <w:p w14:paraId="72C8576F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0ACF41A7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0342 Фтористые газообразные соединения /в пересчете на фтор/ (627)</w:t>
      </w:r>
    </w:p>
    <w:p w14:paraId="4C164EC0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0ED8069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0.93</w:t>
      </w:r>
    </w:p>
    <w:p w14:paraId="1081F62C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0.93 * 1500 / 10 ^ 6 = 0.01395</w:t>
      </w:r>
    </w:p>
    <w:p w14:paraId="64CDC09C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0.93 * 0.3 / 3600 = 0.0000775</w:t>
      </w:r>
    </w:p>
    <w:p w14:paraId="44631D94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297288BD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0301 Азота (IV) диоксид (4)</w:t>
      </w:r>
    </w:p>
    <w:p w14:paraId="29F48990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254E170E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2.7</w:t>
      </w:r>
    </w:p>
    <w:p w14:paraId="3FD7415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0.8</w:t>
      </w:r>
      <w:r w:rsidRPr="00BE012F">
        <w:rPr>
          <w:b/>
          <w:i/>
          <w:color w:val="000000"/>
          <w:sz w:val="22"/>
          <w:szCs w:val="22"/>
        </w:rPr>
        <w:t xml:space="preserve"> * </w:t>
      </w:r>
      <w:r w:rsidRPr="00BE012F">
        <w:rPr>
          <w:b/>
          <w:color w:val="000000"/>
          <w:sz w:val="22"/>
          <w:szCs w:val="22"/>
        </w:rPr>
        <w:t>2.7 * 1500 / 10 ^ 6 = 0.00324</w:t>
      </w:r>
    </w:p>
    <w:p w14:paraId="3FF2647F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0.8</w:t>
      </w:r>
      <w:r w:rsidRPr="00BE012F">
        <w:rPr>
          <w:b/>
          <w:i/>
          <w:color w:val="000000"/>
          <w:sz w:val="22"/>
          <w:szCs w:val="22"/>
        </w:rPr>
        <w:t xml:space="preserve"> * </w:t>
      </w:r>
      <w:r w:rsidRPr="00BE012F">
        <w:rPr>
          <w:b/>
          <w:color w:val="000000"/>
          <w:sz w:val="22"/>
          <w:szCs w:val="22"/>
        </w:rPr>
        <w:t>2.7 * 0.3 / 3600 = 0.0015</w:t>
      </w:r>
    </w:p>
    <w:p w14:paraId="51063753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76854729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0304 Азот (II) оксид (6)</w:t>
      </w:r>
    </w:p>
    <w:p w14:paraId="7207F231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35E33D35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2.7</w:t>
      </w:r>
    </w:p>
    <w:p w14:paraId="69AFFA62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0.13</w:t>
      </w:r>
      <w:r w:rsidRPr="00BE012F">
        <w:rPr>
          <w:b/>
          <w:i/>
          <w:color w:val="000000"/>
          <w:sz w:val="22"/>
          <w:szCs w:val="22"/>
        </w:rPr>
        <w:t xml:space="preserve"> * </w:t>
      </w:r>
      <w:r w:rsidRPr="00BE012F">
        <w:rPr>
          <w:b/>
          <w:color w:val="000000"/>
          <w:sz w:val="22"/>
          <w:szCs w:val="22"/>
        </w:rPr>
        <w:t>2.7 * 1500 / 10 ^ 6 = 0.0005265</w:t>
      </w:r>
    </w:p>
    <w:p w14:paraId="1F258388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 xml:space="preserve">0.13 </w:t>
      </w:r>
      <w:r w:rsidRPr="00BE012F">
        <w:rPr>
          <w:b/>
          <w:i/>
          <w:color w:val="000000"/>
          <w:sz w:val="22"/>
          <w:szCs w:val="22"/>
        </w:rPr>
        <w:t xml:space="preserve">* </w:t>
      </w:r>
      <w:r w:rsidRPr="00BE012F">
        <w:rPr>
          <w:b/>
          <w:color w:val="000000"/>
          <w:sz w:val="22"/>
          <w:szCs w:val="22"/>
        </w:rPr>
        <w:t>2.7 * 0.3 / 3600 = 0.00002925</w:t>
      </w:r>
    </w:p>
    <w:p w14:paraId="7D33AA88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</w:p>
    <w:p w14:paraId="4222111A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0337 Углерод оксид (594)</w:t>
      </w:r>
    </w:p>
    <w:p w14:paraId="2FF6E94A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</w:p>
    <w:p w14:paraId="2E60835E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479C6B90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13.3</w:t>
      </w:r>
    </w:p>
    <w:p w14:paraId="56D758E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13.3 * 1500 / 10 ^ 6 = 0.01995</w:t>
      </w:r>
    </w:p>
    <w:p w14:paraId="1E7AEE8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13.3 * 0.3 / 3600 = 0.001108</w:t>
      </w:r>
    </w:p>
    <w:p w14:paraId="6D1DDC54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2D9A6533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339"/>
        <w:gridCol w:w="1469"/>
        <w:gridCol w:w="1869"/>
      </w:tblGrid>
      <w:tr w:rsidR="00BE012F" w:rsidRPr="00BE012F" w14:paraId="37B3F795" w14:textId="77777777" w:rsidTr="00BE01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118C" w14:textId="77777777" w:rsidR="00BE012F" w:rsidRPr="00BE012F" w:rsidRDefault="00BE012F" w:rsidP="00BE012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EE4B" w14:textId="77777777" w:rsidR="00BE012F" w:rsidRPr="00BE012F" w:rsidRDefault="00BE012F" w:rsidP="00BE012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8332" w14:textId="77777777" w:rsidR="00BE012F" w:rsidRPr="00BE012F" w:rsidRDefault="00BE012F" w:rsidP="00BE012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E7BC" w14:textId="77777777" w:rsidR="00BE012F" w:rsidRPr="00BE012F" w:rsidRDefault="00BE012F" w:rsidP="00BE012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BE012F" w:rsidRPr="00BE012F" w14:paraId="2F2C605D" w14:textId="77777777" w:rsidTr="00BE01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D245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4AF4" w14:textId="77777777" w:rsidR="00BE012F" w:rsidRPr="00BE012F" w:rsidRDefault="00BE012F" w:rsidP="00BE012F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3ABA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0.001347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9B02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0.044306</w:t>
            </w:r>
          </w:p>
        </w:tc>
      </w:tr>
      <w:tr w:rsidR="00BE012F" w:rsidRPr="00BE012F" w14:paraId="567E0940" w14:textId="77777777" w:rsidTr="00BE01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9D69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A5E0" w14:textId="77777777" w:rsidR="00BE012F" w:rsidRPr="00BE012F" w:rsidRDefault="00BE012F" w:rsidP="00BE012F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6F51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0.0001075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7AAD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0.003339</w:t>
            </w:r>
          </w:p>
        </w:tc>
      </w:tr>
      <w:tr w:rsidR="00BE012F" w:rsidRPr="00BE012F" w14:paraId="777F8544" w14:textId="77777777" w:rsidTr="00BE01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C440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A995" w14:textId="77777777" w:rsidR="00BE012F" w:rsidRPr="00BE012F" w:rsidRDefault="00BE012F" w:rsidP="00BE012F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AD44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0.00018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F886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0.00324</w:t>
            </w:r>
          </w:p>
          <w:p w14:paraId="3F95F908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E012F" w:rsidRPr="00BE012F" w14:paraId="0CDA5987" w14:textId="77777777" w:rsidTr="00BE01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67FA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DFC7" w14:textId="77777777" w:rsidR="00BE012F" w:rsidRPr="00BE012F" w:rsidRDefault="00BE012F" w:rsidP="00BE012F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95CE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0.00002925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E8BD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0.0005265</w:t>
            </w:r>
          </w:p>
        </w:tc>
      </w:tr>
      <w:tr w:rsidR="00BE012F" w:rsidRPr="00BE012F" w14:paraId="1059B930" w14:textId="77777777" w:rsidTr="00BE01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52BB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9CBD" w14:textId="77777777" w:rsidR="00BE012F" w:rsidRPr="00BE012F" w:rsidRDefault="00BE012F" w:rsidP="00BE012F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B91B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0.001108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0E5D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0.01995</w:t>
            </w:r>
          </w:p>
        </w:tc>
      </w:tr>
      <w:tr w:rsidR="00BE012F" w:rsidRPr="00BE012F" w14:paraId="0DBC4B4F" w14:textId="77777777" w:rsidTr="00BE01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3124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1B18" w14:textId="77777777" w:rsidR="00BE012F" w:rsidRPr="00BE012F" w:rsidRDefault="00BE012F" w:rsidP="00BE012F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1DD2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0.0000775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BA4F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0.01395</w:t>
            </w:r>
          </w:p>
        </w:tc>
      </w:tr>
      <w:tr w:rsidR="00BE012F" w:rsidRPr="00BE012F" w14:paraId="300B7AD2" w14:textId="77777777" w:rsidTr="00BE01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CAAD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126F" w14:textId="77777777" w:rsidR="00BE012F" w:rsidRPr="00BE012F" w:rsidRDefault="00BE012F" w:rsidP="00BE012F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BE012F">
              <w:rPr>
                <w:color w:val="000000"/>
                <w:sz w:val="22"/>
                <w:szCs w:val="22"/>
                <w:lang w:eastAsia="en-US"/>
              </w:rPr>
              <w:t>гексафторалюминат</w:t>
            </w:r>
            <w:proofErr w:type="spellEnd"/>
            <w:r w:rsidRPr="00BE012F">
              <w:rPr>
                <w:color w:val="000000"/>
                <w:sz w:val="22"/>
                <w:szCs w:val="22"/>
                <w:lang w:eastAsia="en-US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0006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0.0000833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9589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0.0095</w:t>
            </w:r>
          </w:p>
        </w:tc>
      </w:tr>
      <w:tr w:rsidR="00BE012F" w:rsidRPr="00BE012F" w14:paraId="74FF993E" w14:textId="77777777" w:rsidTr="00BE012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854C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7CE1" w14:textId="77777777" w:rsidR="00BE012F" w:rsidRPr="00BE012F" w:rsidRDefault="00BE012F" w:rsidP="00BE012F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91D1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0.0000833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BCBE" w14:textId="77777777" w:rsidR="00BE012F" w:rsidRPr="00BE012F" w:rsidRDefault="00BE012F" w:rsidP="00BE012F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0.00218</w:t>
            </w:r>
          </w:p>
        </w:tc>
      </w:tr>
    </w:tbl>
    <w:p w14:paraId="21A53FC5" w14:textId="77777777" w:rsidR="002E3AA4" w:rsidRPr="00BE012F" w:rsidRDefault="002E3AA4" w:rsidP="002E3AA4">
      <w:pPr>
        <w:rPr>
          <w:color w:val="000000"/>
          <w:sz w:val="22"/>
        </w:rPr>
      </w:pPr>
    </w:p>
    <w:p w14:paraId="2C08020B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0003, Вытяжная труба</w:t>
      </w:r>
    </w:p>
    <w:p w14:paraId="1064D48A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0003 02, Пост газосварки</w:t>
      </w:r>
    </w:p>
    <w:p w14:paraId="64FFF2DC" w14:textId="77777777" w:rsidR="002E3AA4" w:rsidRPr="00BE012F" w:rsidRDefault="002E3AA4" w:rsidP="002E3AA4">
      <w:pPr>
        <w:rPr>
          <w:color w:val="000000"/>
          <w:sz w:val="22"/>
        </w:rPr>
      </w:pPr>
    </w:p>
    <w:p w14:paraId="1D817F5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2D2339A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0B3093C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сварочных работах (по величинам удельных</w:t>
      </w:r>
    </w:p>
    <w:p w14:paraId="3A98531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lastRenderedPageBreak/>
        <w:t>выбросов). РНД 211.2.02.03-2004. Астана, 2005</w:t>
      </w:r>
    </w:p>
    <w:p w14:paraId="3668DB95" w14:textId="77777777" w:rsidR="002E3AA4" w:rsidRPr="00BE012F" w:rsidRDefault="002E3AA4" w:rsidP="002E3AA4">
      <w:pPr>
        <w:rPr>
          <w:color w:val="000000"/>
          <w:sz w:val="22"/>
        </w:rPr>
      </w:pPr>
    </w:p>
    <w:p w14:paraId="13A0C33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трансформации оксидов азота в NO2, </w:t>
      </w:r>
      <w:r w:rsidRPr="00BE012F">
        <w:rPr>
          <w:b/>
          <w:i/>
          <w:color w:val="000000"/>
          <w:sz w:val="22"/>
        </w:rPr>
        <w:t xml:space="preserve">KNO2 = </w:t>
      </w:r>
      <w:r w:rsidRPr="00BE012F">
        <w:rPr>
          <w:b/>
          <w:color w:val="000000"/>
        </w:rPr>
        <w:t>0.8</w:t>
      </w:r>
    </w:p>
    <w:p w14:paraId="102F0B9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трансформации оксидов азота в NO,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color w:val="000000"/>
        </w:rPr>
        <w:t>0.13</w:t>
      </w:r>
    </w:p>
    <w:p w14:paraId="5A824A6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Степень очистки, доли ед., </w:t>
      </w:r>
      <w:r w:rsidRPr="00BE012F">
        <w:rPr>
          <w:b/>
          <w:i/>
          <w:color w:val="000000"/>
          <w:sz w:val="22"/>
        </w:rPr>
        <w:sym w:font="Symbol" w:char="F068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0</w:t>
      </w:r>
    </w:p>
    <w:p w14:paraId="7D9FAB0B" w14:textId="77777777" w:rsidR="002E3AA4" w:rsidRPr="00BE012F" w:rsidRDefault="002E3AA4" w:rsidP="002E3AA4">
      <w:pPr>
        <w:rPr>
          <w:b/>
          <w:color w:val="000000"/>
        </w:rPr>
      </w:pPr>
    </w:p>
    <w:p w14:paraId="3481A90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ЗВ от сварки металлов</w:t>
      </w:r>
    </w:p>
    <w:p w14:paraId="0E2E8E9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сварки: Газовая сварка стали ацетилен-кислородным пламенем</w:t>
      </w:r>
    </w:p>
    <w:p w14:paraId="7DFCB33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сварочных материалов, кг/год, </w:t>
      </w:r>
      <w:r w:rsidRPr="00BE012F">
        <w:rPr>
          <w:b/>
          <w:i/>
          <w:color w:val="000000"/>
          <w:sz w:val="22"/>
        </w:rPr>
        <w:t xml:space="preserve">BГОД = </w:t>
      </w:r>
      <w:r w:rsidRPr="00BE012F">
        <w:rPr>
          <w:b/>
          <w:color w:val="000000"/>
        </w:rPr>
        <w:t>2412</w:t>
      </w:r>
    </w:p>
    <w:p w14:paraId="149F82C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Фактический максимальный расход сварочных материалов,</w:t>
      </w:r>
    </w:p>
    <w:p w14:paraId="153448A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 учетом дискретности работы оборудования, кг/час, </w:t>
      </w:r>
      <w:r w:rsidRPr="00BE012F">
        <w:rPr>
          <w:b/>
          <w:i/>
          <w:color w:val="000000"/>
          <w:sz w:val="22"/>
        </w:rPr>
        <w:t xml:space="preserve">BЧАС = </w:t>
      </w:r>
      <w:r w:rsidRPr="00BE012F">
        <w:rPr>
          <w:b/>
          <w:color w:val="000000"/>
        </w:rPr>
        <w:t>0.9</w:t>
      </w:r>
    </w:p>
    <w:p w14:paraId="21DDF40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-----------------------------</w:t>
      </w:r>
    </w:p>
    <w:p w14:paraId="5881C6C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Газы:</w:t>
      </w:r>
    </w:p>
    <w:p w14:paraId="2DEBCBA8" w14:textId="77777777" w:rsidR="002E3AA4" w:rsidRPr="00BE012F" w:rsidRDefault="002E3AA4" w:rsidP="002E3AA4">
      <w:pPr>
        <w:rPr>
          <w:color w:val="000000"/>
          <w:sz w:val="22"/>
        </w:rPr>
      </w:pPr>
    </w:p>
    <w:p w14:paraId="3570A75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оксидов азота:</w:t>
      </w:r>
    </w:p>
    <w:p w14:paraId="0EDFAAE5" w14:textId="77777777" w:rsidR="002E3AA4" w:rsidRPr="00BE012F" w:rsidRDefault="002E3AA4" w:rsidP="002E3AA4">
      <w:pPr>
        <w:rPr>
          <w:color w:val="000000"/>
          <w:sz w:val="22"/>
        </w:rPr>
      </w:pPr>
    </w:p>
    <w:p w14:paraId="1AB7B6D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Удельное выделение загрязняющих веществ,</w:t>
      </w:r>
    </w:p>
    <w:p w14:paraId="310B157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г/кг расходуемого материала (табл. 1, 3), </w:t>
      </w:r>
      <w:r w:rsidRPr="00BE012F">
        <w:rPr>
          <w:b/>
          <w:i/>
          <w:color w:val="000000"/>
          <w:sz w:val="22"/>
        </w:rPr>
        <w:t>K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M);;\s\up5( 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22</w:t>
      </w:r>
    </w:p>
    <w:p w14:paraId="68D7BBCE" w14:textId="77777777" w:rsidR="002E3AA4" w:rsidRPr="00BE012F" w:rsidRDefault="002E3AA4" w:rsidP="002E3AA4">
      <w:pPr>
        <w:rPr>
          <w:b/>
          <w:color w:val="000000"/>
        </w:rPr>
      </w:pPr>
    </w:p>
    <w:p w14:paraId="186988B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 учетом трансформации оксидов азота получаем:</w:t>
      </w:r>
    </w:p>
    <w:p w14:paraId="3309058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Степень очистки, доли ед., </w:t>
      </w:r>
      <w:r w:rsidRPr="00BE012F">
        <w:rPr>
          <w:b/>
          <w:i/>
          <w:color w:val="000000"/>
          <w:sz w:val="22"/>
        </w:rPr>
        <w:sym w:font="Symbol" w:char="F068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0</w:t>
      </w:r>
    </w:p>
    <w:p w14:paraId="4EB2A8AE" w14:textId="77777777" w:rsidR="002E3AA4" w:rsidRPr="00BE012F" w:rsidRDefault="002E3AA4" w:rsidP="002E3AA4">
      <w:pPr>
        <w:rPr>
          <w:b/>
          <w:color w:val="000000"/>
        </w:rPr>
      </w:pPr>
    </w:p>
    <w:p w14:paraId="4610D804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0B5F0FA9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67DBEC5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(5.1),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KNO2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BГОД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0.8 · 22 · 2412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· (1-0) = 0.04245</w:t>
      </w:r>
    </w:p>
    <w:p w14:paraId="37B691A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(5.2),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KNO2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BЧАС / 3600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0.8 · 22 · 0.9 / 3600 · (1-0) = 0.0044</w:t>
      </w:r>
    </w:p>
    <w:p w14:paraId="31CB8556" w14:textId="77777777" w:rsidR="002E3AA4" w:rsidRPr="00BE012F" w:rsidRDefault="002E3AA4" w:rsidP="002E3AA4">
      <w:pPr>
        <w:rPr>
          <w:b/>
          <w:color w:val="000000"/>
        </w:rPr>
      </w:pPr>
    </w:p>
    <w:p w14:paraId="568BBA4E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7BA2E372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54DF03F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(5.1),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KNO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BГОД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0.13 · 22 · 2412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· (1-0) = 0.0069</w:t>
      </w:r>
    </w:p>
    <w:p w14:paraId="27C0167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(5.2),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KNO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BЧАС / 3600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0.13 · 22 · 0.9 / 3600 · (1-0) = 0.000715</w:t>
      </w:r>
    </w:p>
    <w:p w14:paraId="136CAA9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сварки: Газовая сварка стали с использованием пропан-бутановой смеси</w:t>
      </w:r>
    </w:p>
    <w:p w14:paraId="7C0C708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сварочных материалов, кг/год, </w:t>
      </w:r>
      <w:r w:rsidRPr="00BE012F">
        <w:rPr>
          <w:b/>
          <w:i/>
          <w:color w:val="000000"/>
          <w:sz w:val="22"/>
        </w:rPr>
        <w:t xml:space="preserve">BГОД = </w:t>
      </w:r>
      <w:r w:rsidRPr="00BE012F">
        <w:rPr>
          <w:b/>
          <w:color w:val="000000"/>
        </w:rPr>
        <w:t>550</w:t>
      </w:r>
    </w:p>
    <w:p w14:paraId="0456DB9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Фактический максимальный расход сварочных материалов,</w:t>
      </w:r>
    </w:p>
    <w:p w14:paraId="6256C39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 учетом дискретности работы оборудования, кг/час, </w:t>
      </w:r>
      <w:r w:rsidRPr="00BE012F">
        <w:rPr>
          <w:b/>
          <w:i/>
          <w:color w:val="000000"/>
          <w:sz w:val="22"/>
        </w:rPr>
        <w:t xml:space="preserve">BЧАС = </w:t>
      </w:r>
      <w:r w:rsidRPr="00BE012F">
        <w:rPr>
          <w:b/>
          <w:color w:val="000000"/>
        </w:rPr>
        <w:t>0.9</w:t>
      </w:r>
    </w:p>
    <w:p w14:paraId="1D6B0D2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-----------------------------</w:t>
      </w:r>
    </w:p>
    <w:p w14:paraId="319BAB4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Газы:</w:t>
      </w:r>
    </w:p>
    <w:p w14:paraId="3E9A9B54" w14:textId="77777777" w:rsidR="002E3AA4" w:rsidRPr="00BE012F" w:rsidRDefault="002E3AA4" w:rsidP="002E3AA4">
      <w:pPr>
        <w:rPr>
          <w:color w:val="000000"/>
          <w:sz w:val="22"/>
        </w:rPr>
      </w:pPr>
    </w:p>
    <w:p w14:paraId="27BFDAC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оксидов азота:</w:t>
      </w:r>
    </w:p>
    <w:p w14:paraId="4F41296D" w14:textId="77777777" w:rsidR="002E3AA4" w:rsidRPr="00BE012F" w:rsidRDefault="002E3AA4" w:rsidP="002E3AA4">
      <w:pPr>
        <w:rPr>
          <w:color w:val="000000"/>
          <w:sz w:val="22"/>
        </w:rPr>
      </w:pPr>
    </w:p>
    <w:p w14:paraId="390E1C9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Удельное выделение загрязняющих веществ,</w:t>
      </w:r>
    </w:p>
    <w:p w14:paraId="5779AD9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г/кг расходуемого материала (табл. 1, 3), </w:t>
      </w:r>
      <w:r w:rsidRPr="00BE012F">
        <w:rPr>
          <w:b/>
          <w:i/>
          <w:color w:val="000000"/>
          <w:sz w:val="22"/>
        </w:rPr>
        <w:t>K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M);;\s\up5( 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15</w:t>
      </w:r>
    </w:p>
    <w:p w14:paraId="70915E74" w14:textId="77777777" w:rsidR="002E3AA4" w:rsidRPr="00BE012F" w:rsidRDefault="002E3AA4" w:rsidP="002E3AA4">
      <w:pPr>
        <w:rPr>
          <w:b/>
          <w:color w:val="000000"/>
        </w:rPr>
      </w:pPr>
    </w:p>
    <w:p w14:paraId="4D9D30B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 учетом трансформации оксидов азота получаем:</w:t>
      </w:r>
    </w:p>
    <w:p w14:paraId="235E936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Степень очистки, доли ед., </w:t>
      </w:r>
      <w:r w:rsidRPr="00BE012F">
        <w:rPr>
          <w:b/>
          <w:i/>
          <w:color w:val="000000"/>
          <w:sz w:val="22"/>
        </w:rPr>
        <w:sym w:font="Symbol" w:char="F068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0</w:t>
      </w:r>
    </w:p>
    <w:p w14:paraId="6FFAF79B" w14:textId="77777777" w:rsidR="002E3AA4" w:rsidRPr="00BE012F" w:rsidRDefault="002E3AA4" w:rsidP="002E3AA4">
      <w:pPr>
        <w:rPr>
          <w:b/>
          <w:color w:val="000000"/>
        </w:rPr>
      </w:pPr>
    </w:p>
    <w:p w14:paraId="53DC84E4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lastRenderedPageBreak/>
        <w:t>Примесь: 0301 Азота (IV) диоксид (Азота диоксид) (4)</w:t>
      </w:r>
    </w:p>
    <w:p w14:paraId="16F4AF19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14E0C57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(5.1),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KNO2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BГОД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0.8 · 15 · 550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· (1-0) = 0.0066</w:t>
      </w:r>
    </w:p>
    <w:p w14:paraId="1690368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(5.2),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KNO2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BЧАС / 3600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0.8 · 15 · 0.9 / 3600 · (1-0) = 0.003</w:t>
      </w:r>
    </w:p>
    <w:p w14:paraId="6BDB5819" w14:textId="77777777" w:rsidR="002E3AA4" w:rsidRPr="00BE012F" w:rsidRDefault="002E3AA4" w:rsidP="002E3AA4">
      <w:pPr>
        <w:rPr>
          <w:b/>
          <w:color w:val="000000"/>
        </w:rPr>
      </w:pPr>
    </w:p>
    <w:p w14:paraId="310DFBFE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257E6BC1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6F34EE6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(5.1),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KNO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BГОД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0.13 · 15 · 550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· (1-0) = 0.001073</w:t>
      </w:r>
    </w:p>
    <w:p w14:paraId="2B0F023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(5.2),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KNO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BЧАС / 3600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0.13 · 15 · 0.9 / 3600 · (1-0) = 0.0004875</w:t>
      </w:r>
    </w:p>
    <w:p w14:paraId="7185995C" w14:textId="77777777" w:rsidR="002E3AA4" w:rsidRPr="00BE012F" w:rsidRDefault="002E3AA4" w:rsidP="002E3AA4">
      <w:pPr>
        <w:rPr>
          <w:b/>
          <w:color w:val="000000"/>
        </w:rPr>
      </w:pPr>
    </w:p>
    <w:p w14:paraId="560C0ED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143890B7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6640" w14:textId="591475B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A1C7" w14:textId="00F531B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4B4E" w14:textId="59812ED1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940D" w14:textId="4BEDF300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4364F9CF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33B2" w14:textId="13D05F95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0101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4F107" w14:textId="3BEF8164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Алюминий оксид (</w:t>
            </w:r>
            <w:proofErr w:type="spellStart"/>
            <w:r w:rsidRPr="00BE012F">
              <w:rPr>
                <w:color w:val="000000"/>
                <w:sz w:val="22"/>
              </w:rPr>
              <w:t>диАлюминий</w:t>
            </w:r>
            <w:proofErr w:type="spellEnd"/>
            <w:r w:rsidRPr="00BE012F">
              <w:rPr>
                <w:color w:val="000000"/>
                <w:sz w:val="22"/>
              </w:rPr>
              <w:t xml:space="preserve"> триоксид) (в пересчете на алюминий) (20)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90AE" w14:textId="6E439DE3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0.000015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E35DB" w14:textId="330CEF06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0.000066</w:t>
            </w:r>
          </w:p>
        </w:tc>
      </w:tr>
      <w:tr w:rsidR="002E3AA4" w:rsidRPr="00BE012F" w14:paraId="2BC4A654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FA51" w14:textId="322D9C6A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0D497" w14:textId="1AD65551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84C31" w14:textId="2B93D0D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DB81" w14:textId="60C01F86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0.06533</w:t>
            </w:r>
          </w:p>
        </w:tc>
      </w:tr>
      <w:tr w:rsidR="002E3AA4" w:rsidRPr="00BE012F" w14:paraId="022DC111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A13D" w14:textId="305451A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27BC1" w14:textId="2DCCB75B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25662" w14:textId="21A2E013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0.000715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BB15" w14:textId="007AED5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0.010619</w:t>
            </w:r>
          </w:p>
        </w:tc>
      </w:tr>
    </w:tbl>
    <w:p w14:paraId="51200569" w14:textId="2D594DD7" w:rsidR="002E3AA4" w:rsidRPr="00BE012F" w:rsidRDefault="002E3AA4" w:rsidP="002E3AA4">
      <w:pPr>
        <w:rPr>
          <w:color w:val="000000"/>
          <w:sz w:val="22"/>
        </w:rPr>
      </w:pPr>
    </w:p>
    <w:p w14:paraId="264E7CE0" w14:textId="77777777" w:rsidR="002E3AA4" w:rsidRPr="00BE012F" w:rsidRDefault="002E3AA4" w:rsidP="002E3AA4">
      <w:pPr>
        <w:rPr>
          <w:color w:val="000000"/>
          <w:sz w:val="22"/>
        </w:rPr>
      </w:pPr>
    </w:p>
    <w:p w14:paraId="63BAFBCB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2EA63B5D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0003, Вытяжная труба</w:t>
      </w:r>
    </w:p>
    <w:p w14:paraId="49AA07C0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0003 03, Заточный станок</w:t>
      </w:r>
    </w:p>
    <w:p w14:paraId="3CAC3E5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7219392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5AF6B51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27440CF5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5CA9EE35" w14:textId="77777777" w:rsidR="002E3AA4" w:rsidRPr="00BE012F" w:rsidRDefault="002E3AA4" w:rsidP="002E3AA4">
      <w:pPr>
        <w:rPr>
          <w:color w:val="000000"/>
          <w:sz w:val="22"/>
        </w:rPr>
      </w:pPr>
    </w:p>
    <w:p w14:paraId="53F8585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металлов</w:t>
      </w:r>
    </w:p>
    <w:p w14:paraId="170D0A9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130F5A5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0A9DE1F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оборудования: Заточные станки, с диаметром шлифовального круга - 100 мм</w:t>
      </w:r>
    </w:p>
    <w:p w14:paraId="0815C2F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96</w:t>
      </w:r>
    </w:p>
    <w:p w14:paraId="2CD3E01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03D1879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76E97A75" w14:textId="77777777" w:rsidR="002E3AA4" w:rsidRPr="00BE012F" w:rsidRDefault="002E3AA4" w:rsidP="002E3AA4">
      <w:pPr>
        <w:rPr>
          <w:b/>
          <w:color w:val="000000"/>
        </w:rPr>
      </w:pPr>
    </w:p>
    <w:p w14:paraId="3D00A3E3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BE012F">
        <w:rPr>
          <w:b/>
          <w:i/>
          <w:color w:val="000000"/>
          <w:u w:val="single"/>
        </w:rPr>
        <w:t>Монокорунд</w:t>
      </w:r>
      <w:proofErr w:type="spellEnd"/>
      <w:r w:rsidRPr="00BE012F">
        <w:rPr>
          <w:b/>
          <w:i/>
          <w:color w:val="000000"/>
          <w:u w:val="single"/>
        </w:rPr>
        <w:t>) (1027*)</w:t>
      </w:r>
    </w:p>
    <w:p w14:paraId="6AA5261C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8EEB08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0.004</w:t>
      </w:r>
    </w:p>
    <w:p w14:paraId="7FDAB7B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20BD653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0.004 · 96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0.0002765</w:t>
      </w:r>
    </w:p>
    <w:p w14:paraId="3A7B499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0.004 · 1 = 0.0008</w:t>
      </w:r>
    </w:p>
    <w:p w14:paraId="7C3A9293" w14:textId="77777777" w:rsidR="002E3AA4" w:rsidRPr="00BE012F" w:rsidRDefault="002E3AA4" w:rsidP="002E3AA4">
      <w:pPr>
        <w:rPr>
          <w:b/>
          <w:color w:val="000000"/>
        </w:rPr>
      </w:pPr>
    </w:p>
    <w:p w14:paraId="5ED3C2E2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74BF25FA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41612B5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0.006</w:t>
      </w:r>
    </w:p>
    <w:p w14:paraId="75224B1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4B1764F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0.006 · 96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0.000415</w:t>
      </w:r>
    </w:p>
    <w:p w14:paraId="6CB8B37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0.006 · 1 = 0.0012</w:t>
      </w:r>
    </w:p>
    <w:p w14:paraId="7589C576" w14:textId="77777777" w:rsidR="002E3AA4" w:rsidRPr="00BE012F" w:rsidRDefault="002E3AA4" w:rsidP="002E3AA4">
      <w:pPr>
        <w:rPr>
          <w:b/>
          <w:color w:val="000000"/>
        </w:rPr>
      </w:pPr>
    </w:p>
    <w:p w14:paraId="7BC37BC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2E798446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3457" w14:textId="06D44E0B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C8B9" w14:textId="19C2C2F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0FE4" w14:textId="5FBDE501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5786" w14:textId="13073374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09D63155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8956" w14:textId="792F435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9AF5" w14:textId="2537936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C865D" w14:textId="601DFFB9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8410" w14:textId="79E85656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0.000415</w:t>
            </w:r>
          </w:p>
        </w:tc>
      </w:tr>
      <w:tr w:rsidR="002E3AA4" w:rsidRPr="00BE012F" w14:paraId="347F3040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C2FD" w14:textId="0E6AE96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695C" w14:textId="368912AC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BE012F">
              <w:rPr>
                <w:color w:val="000000"/>
                <w:sz w:val="22"/>
              </w:rPr>
              <w:t>Монокорунд</w:t>
            </w:r>
            <w:proofErr w:type="spellEnd"/>
            <w:r w:rsidRPr="00BE012F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B53B" w14:textId="439E2CCC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964DC" w14:textId="26295F8F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0.0002765</w:t>
            </w:r>
          </w:p>
        </w:tc>
      </w:tr>
    </w:tbl>
    <w:p w14:paraId="51CE229D" w14:textId="41693282" w:rsidR="002E3AA4" w:rsidRPr="00BE012F" w:rsidRDefault="002E3AA4" w:rsidP="002E3AA4">
      <w:pPr>
        <w:rPr>
          <w:color w:val="000000"/>
          <w:sz w:val="22"/>
        </w:rPr>
      </w:pPr>
    </w:p>
    <w:p w14:paraId="14E27737" w14:textId="77777777" w:rsidR="00BE012F" w:rsidRDefault="00BE012F" w:rsidP="00BE012F">
      <w:pPr>
        <w:rPr>
          <w:b/>
          <w:color w:val="000000"/>
          <w:sz w:val="22"/>
          <w:highlight w:val="cyan"/>
        </w:rPr>
      </w:pPr>
    </w:p>
    <w:p w14:paraId="7D52569C" w14:textId="09DF29F1" w:rsidR="00BE012F" w:rsidRPr="00BE012F" w:rsidRDefault="006B5F6A" w:rsidP="006B5F6A">
      <w:pPr>
        <w:jc w:val="center"/>
        <w:rPr>
          <w:b/>
          <w:color w:val="000000"/>
          <w:sz w:val="22"/>
        </w:rPr>
      </w:pPr>
      <w:r w:rsidRPr="00BE012F">
        <w:rPr>
          <w:b/>
          <w:color w:val="000000"/>
          <w:sz w:val="22"/>
          <w:highlight w:val="cyan"/>
        </w:rPr>
        <w:t>РЕМОНТНО-МЕХАНИЧЕСКИЙ ЦЕХ (РМЦ)</w:t>
      </w:r>
    </w:p>
    <w:p w14:paraId="4A76B7C2" w14:textId="77777777" w:rsidR="002E3AA4" w:rsidRPr="00BE012F" w:rsidRDefault="002E3AA4" w:rsidP="002E3AA4">
      <w:pPr>
        <w:rPr>
          <w:color w:val="000000"/>
          <w:sz w:val="22"/>
        </w:rPr>
      </w:pPr>
    </w:p>
    <w:p w14:paraId="567E8DAD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20FBD775" w14:textId="0404125D" w:rsidR="00BE012F" w:rsidRPr="00BE012F" w:rsidRDefault="00BE012F" w:rsidP="00BE012F">
      <w:pPr>
        <w:rPr>
          <w:b/>
          <w:bCs/>
          <w:color w:val="000000"/>
          <w:sz w:val="22"/>
          <w:szCs w:val="22"/>
        </w:rPr>
      </w:pPr>
      <w:r w:rsidRPr="00BE012F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BE012F">
        <w:rPr>
          <w:b/>
          <w:bCs/>
          <w:color w:val="000000"/>
          <w:sz w:val="22"/>
          <w:szCs w:val="22"/>
        </w:rPr>
        <w:t>0004</w:t>
      </w:r>
      <w:r w:rsidRPr="00BE012F">
        <w:rPr>
          <w:b/>
          <w:bCs/>
          <w:color w:val="000000"/>
          <w:sz w:val="22"/>
          <w:szCs w:val="22"/>
        </w:rPr>
        <w:t>,Вытяжная</w:t>
      </w:r>
      <w:proofErr w:type="gramEnd"/>
      <w:r w:rsidRPr="00BE012F">
        <w:rPr>
          <w:b/>
          <w:bCs/>
          <w:color w:val="000000"/>
          <w:sz w:val="22"/>
          <w:szCs w:val="22"/>
        </w:rPr>
        <w:t xml:space="preserve"> труба</w:t>
      </w:r>
    </w:p>
    <w:p w14:paraId="788556AD" w14:textId="77777777" w:rsidR="00BE012F" w:rsidRPr="00BE012F" w:rsidRDefault="00BE012F" w:rsidP="00BE012F">
      <w:pPr>
        <w:rPr>
          <w:b/>
          <w:bCs/>
          <w:color w:val="000000"/>
          <w:sz w:val="22"/>
          <w:szCs w:val="22"/>
        </w:rPr>
      </w:pPr>
      <w:r w:rsidRPr="00BE012F">
        <w:rPr>
          <w:b/>
          <w:bCs/>
          <w:color w:val="000000"/>
          <w:sz w:val="22"/>
          <w:szCs w:val="22"/>
        </w:rPr>
        <w:t xml:space="preserve">Источник выделения N 001, Пост </w:t>
      </w:r>
      <w:proofErr w:type="spellStart"/>
      <w:r w:rsidRPr="00BE012F">
        <w:rPr>
          <w:b/>
          <w:bCs/>
          <w:color w:val="000000"/>
          <w:sz w:val="22"/>
          <w:szCs w:val="22"/>
        </w:rPr>
        <w:t>элетросварки</w:t>
      </w:r>
      <w:proofErr w:type="spellEnd"/>
    </w:p>
    <w:p w14:paraId="2E5B2D60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7AE87F88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Список литературы:</w:t>
      </w:r>
    </w:p>
    <w:p w14:paraId="4471856F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</w:r>
    </w:p>
    <w:p w14:paraId="5218C512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1B4D23E6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РАСЧЕТ выбросов ЗВ от сварки металлов</w:t>
      </w:r>
    </w:p>
    <w:p w14:paraId="7966F8A8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Вид сварки: Ручная дуговая сварка сталей штучными электродами</w:t>
      </w:r>
    </w:p>
    <w:p w14:paraId="7E5E3785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Электрод (сварочный материал): ОК 61.30 2,5*300ММ</w:t>
      </w:r>
    </w:p>
    <w:p w14:paraId="7F84D822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Расход сварочных материалов, кг/</w:t>
      </w:r>
      <w:proofErr w:type="gramStart"/>
      <w:r w:rsidRPr="00BE012F">
        <w:rPr>
          <w:color w:val="000000"/>
          <w:sz w:val="22"/>
          <w:szCs w:val="22"/>
        </w:rPr>
        <w:t>год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 = </w:t>
      </w:r>
      <w:r w:rsidRPr="00BE012F">
        <w:rPr>
          <w:b/>
          <w:color w:val="000000"/>
          <w:sz w:val="22"/>
          <w:szCs w:val="22"/>
        </w:rPr>
        <w:t>800</w:t>
      </w:r>
    </w:p>
    <w:p w14:paraId="26648312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Фактический максимальный расход сварочных материалов,</w:t>
      </w:r>
    </w:p>
    <w:p w14:paraId="7905009C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с учетом дискретности работы оборудования, кг/</w:t>
      </w:r>
      <w:proofErr w:type="gramStart"/>
      <w:r w:rsidRPr="00BE012F">
        <w:rPr>
          <w:color w:val="000000"/>
          <w:sz w:val="22"/>
          <w:szCs w:val="22"/>
        </w:rPr>
        <w:t>час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BMAX = </w:t>
      </w:r>
      <w:r w:rsidRPr="00BE012F">
        <w:rPr>
          <w:b/>
          <w:color w:val="000000"/>
          <w:sz w:val="22"/>
          <w:szCs w:val="22"/>
        </w:rPr>
        <w:t>0.3</w:t>
      </w:r>
    </w:p>
    <w:p w14:paraId="4FF54DEB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10BB03EB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сварочного аэрозоля,</w:t>
      </w:r>
    </w:p>
    <w:p w14:paraId="7192162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18</w:t>
      </w:r>
    </w:p>
    <w:p w14:paraId="0C68B076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 том числе:</w:t>
      </w:r>
    </w:p>
    <w:p w14:paraId="27464DB3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4F1F93A8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0123 Железо (II, III) оксиды /в пересчете на железо/ (277)</w:t>
      </w:r>
    </w:p>
    <w:p w14:paraId="097086C0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3CEE2ABF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16.16</w:t>
      </w:r>
    </w:p>
    <w:p w14:paraId="17EAC7AB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16.16 * 800 / 10 ^ 6 = 0.012928</w:t>
      </w:r>
    </w:p>
    <w:p w14:paraId="24FA9C47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16.16 * 0.3 / 3600 = 0.001347</w:t>
      </w:r>
    </w:p>
    <w:p w14:paraId="3D4A0943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5C523564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0143 Марганец и его соединения /в пересчете на марганца (IV) оксид/ (332)</w:t>
      </w:r>
    </w:p>
    <w:p w14:paraId="58D7264D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50E5442B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0.84</w:t>
      </w:r>
    </w:p>
    <w:p w14:paraId="06750A8E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0.84 * 800 / 10 ^ 6 = 0.000672</w:t>
      </w:r>
    </w:p>
    <w:p w14:paraId="5322906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0.84 * 0.3 / 3600 = 0.00007</w:t>
      </w:r>
    </w:p>
    <w:p w14:paraId="700A765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5C6AC6EA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BE012F">
        <w:rPr>
          <w:b/>
          <w:i/>
          <w:color w:val="000000"/>
          <w:sz w:val="22"/>
          <w:szCs w:val="22"/>
          <w:u w:val="single"/>
        </w:rPr>
        <w:t>гексафторалюминат</w:t>
      </w:r>
      <w:proofErr w:type="spellEnd"/>
      <w:r w:rsidRPr="00BE012F">
        <w:rPr>
          <w:b/>
          <w:i/>
          <w:color w:val="000000"/>
          <w:sz w:val="22"/>
          <w:szCs w:val="22"/>
          <w:u w:val="single"/>
        </w:rPr>
        <w:t>) (625)</w:t>
      </w:r>
    </w:p>
    <w:p w14:paraId="075DDAA6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3699CB67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</w:t>
      </w:r>
    </w:p>
    <w:p w14:paraId="451CF1A1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 * 800 / 10 ^ 6 = 0.0008</w:t>
      </w:r>
    </w:p>
    <w:p w14:paraId="026E84B5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 * 0.3 / 3600 = 0.0000833</w:t>
      </w:r>
    </w:p>
    <w:p w14:paraId="64E5D7B6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Вид сварки: Ручная дуговая сварка сталей штучными электродами</w:t>
      </w:r>
    </w:p>
    <w:p w14:paraId="609157A8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Электрод (сварочный материал): ОК 61.30 3,2*350ММ</w:t>
      </w:r>
    </w:p>
    <w:p w14:paraId="42DCA02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Расход сварочных материалов, кг/</w:t>
      </w:r>
      <w:proofErr w:type="gramStart"/>
      <w:r w:rsidRPr="00BE012F">
        <w:rPr>
          <w:color w:val="000000"/>
          <w:sz w:val="22"/>
          <w:szCs w:val="22"/>
        </w:rPr>
        <w:t>год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 = </w:t>
      </w:r>
      <w:r w:rsidRPr="00BE012F">
        <w:rPr>
          <w:b/>
          <w:color w:val="000000"/>
          <w:sz w:val="22"/>
          <w:szCs w:val="22"/>
        </w:rPr>
        <w:t>800</w:t>
      </w:r>
    </w:p>
    <w:p w14:paraId="24F89CA9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Фактический максимальный расход сварочных материалов,</w:t>
      </w:r>
    </w:p>
    <w:p w14:paraId="709EC47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lastRenderedPageBreak/>
        <w:t>с учетом дискретности работы оборудования, кг/</w:t>
      </w:r>
      <w:proofErr w:type="gramStart"/>
      <w:r w:rsidRPr="00BE012F">
        <w:rPr>
          <w:color w:val="000000"/>
          <w:sz w:val="22"/>
          <w:szCs w:val="22"/>
        </w:rPr>
        <w:t>час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BMAX = </w:t>
      </w:r>
      <w:r w:rsidRPr="00BE012F">
        <w:rPr>
          <w:b/>
          <w:color w:val="000000"/>
          <w:sz w:val="22"/>
          <w:szCs w:val="22"/>
        </w:rPr>
        <w:t>0.3</w:t>
      </w:r>
    </w:p>
    <w:p w14:paraId="15E4684B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7681D557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сварочного аэрозоля,</w:t>
      </w:r>
    </w:p>
    <w:p w14:paraId="6DE27179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15.3</w:t>
      </w:r>
    </w:p>
    <w:p w14:paraId="23282D5D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 том числе:</w:t>
      </w:r>
    </w:p>
    <w:p w14:paraId="57610CBE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4132CB8F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0123 Железо (II, III) оксиды /в пересчете на железо/ (277)</w:t>
      </w:r>
    </w:p>
    <w:p w14:paraId="54B8146D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34F46D85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13.16</w:t>
      </w:r>
    </w:p>
    <w:p w14:paraId="201A4B94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13.16 * 800 / 10 ^ 6 = 0.010528</w:t>
      </w:r>
    </w:p>
    <w:p w14:paraId="2BD23273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13.16 * 0.3 / 3600 = 0.001097</w:t>
      </w:r>
    </w:p>
    <w:p w14:paraId="39E63CC5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50B626FC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0143 Марганец и его соединения /в пересчете на марганца (IV) оксид/ (332)</w:t>
      </w:r>
    </w:p>
    <w:p w14:paraId="77026E15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334601FB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1.29</w:t>
      </w:r>
    </w:p>
    <w:p w14:paraId="1FC6D8D2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1.29 * 800 / 10 ^ 6 = 0.001032</w:t>
      </w:r>
    </w:p>
    <w:p w14:paraId="2A78B394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1.29 * 0.3 / 3600 = 0.0001075</w:t>
      </w:r>
    </w:p>
    <w:p w14:paraId="738DEC9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26BA1CB2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14:paraId="4CEBA936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07C76093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0.85</w:t>
      </w:r>
    </w:p>
    <w:p w14:paraId="06D0A6B8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0.85 * 800 / 10 ^ 6 = 0.00068</w:t>
      </w:r>
    </w:p>
    <w:p w14:paraId="0D98A6FB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0.85 * 0.3 / 3600 = 0.0000708</w:t>
      </w:r>
    </w:p>
    <w:p w14:paraId="344A9F43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Вид сварки: Ручная дуговая сварка сталей штучными электродами</w:t>
      </w:r>
    </w:p>
    <w:p w14:paraId="2DCC8A08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Электрод (сварочный материал): УОНИ-13/55</w:t>
      </w:r>
    </w:p>
    <w:p w14:paraId="1AD833B1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Расход сварочных материалов, кг/</w:t>
      </w:r>
      <w:proofErr w:type="gramStart"/>
      <w:r w:rsidRPr="00BE012F">
        <w:rPr>
          <w:color w:val="000000"/>
          <w:sz w:val="22"/>
          <w:szCs w:val="22"/>
        </w:rPr>
        <w:t>год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 = </w:t>
      </w:r>
      <w:r w:rsidRPr="00BE012F">
        <w:rPr>
          <w:b/>
          <w:color w:val="000000"/>
          <w:sz w:val="22"/>
          <w:szCs w:val="22"/>
        </w:rPr>
        <w:t>1500</w:t>
      </w:r>
    </w:p>
    <w:p w14:paraId="7343DE85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Фактический максимальный расход сварочных материалов,</w:t>
      </w:r>
    </w:p>
    <w:p w14:paraId="0DBC90A0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с учетом дискретности работы оборудования, кг/</w:t>
      </w:r>
      <w:proofErr w:type="gramStart"/>
      <w:r w:rsidRPr="00BE012F">
        <w:rPr>
          <w:color w:val="000000"/>
          <w:sz w:val="22"/>
          <w:szCs w:val="22"/>
        </w:rPr>
        <w:t>час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BMAX = </w:t>
      </w:r>
      <w:r w:rsidRPr="00BE012F">
        <w:rPr>
          <w:b/>
          <w:color w:val="000000"/>
          <w:sz w:val="22"/>
          <w:szCs w:val="22"/>
        </w:rPr>
        <w:t>0.3</w:t>
      </w:r>
    </w:p>
    <w:p w14:paraId="16050AC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5A7BB7DB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сварочного аэрозоля,</w:t>
      </w:r>
    </w:p>
    <w:p w14:paraId="5749298B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16.99</w:t>
      </w:r>
    </w:p>
    <w:p w14:paraId="2CCBA34C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 том числе:</w:t>
      </w:r>
    </w:p>
    <w:p w14:paraId="1B44605F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2931D41C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0123 Железо (II, III) оксиды /в пересчете на железо/ (277)</w:t>
      </w:r>
    </w:p>
    <w:p w14:paraId="77A30777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44626381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13.9</w:t>
      </w:r>
    </w:p>
    <w:p w14:paraId="0D902EB2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13.9 * 1500 / 10 ^ 6 = 0.02085</w:t>
      </w:r>
    </w:p>
    <w:p w14:paraId="6F5C2C8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13.9 * 0.3 / 3600 = 0.001158</w:t>
      </w:r>
    </w:p>
    <w:p w14:paraId="3E25AE15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46943086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0143 Марганец и его соединения /в пересчете на марганца (IV) оксид/ (332)</w:t>
      </w:r>
    </w:p>
    <w:p w14:paraId="3E1656CD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7A0CD34E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1.09</w:t>
      </w:r>
    </w:p>
    <w:p w14:paraId="5913598F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1.09 * 1500 / 10 ^ 6 = 0.001635</w:t>
      </w:r>
    </w:p>
    <w:p w14:paraId="565FB77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1.09 * 0.3 / 3600 = 0.0000908</w:t>
      </w:r>
    </w:p>
    <w:p w14:paraId="310E1504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04490A8E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14:paraId="0126A3BC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426414F9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</w:t>
      </w:r>
    </w:p>
    <w:p w14:paraId="14857EB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lastRenderedPageBreak/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 * 1500 / 10 ^ 6 = 0.0015</w:t>
      </w:r>
    </w:p>
    <w:p w14:paraId="605ABA6C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 * 0.3 / 3600 = 0.0000833</w:t>
      </w:r>
    </w:p>
    <w:p w14:paraId="13AEA4D1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2DF5A8C3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BE012F">
        <w:rPr>
          <w:b/>
          <w:i/>
          <w:color w:val="000000"/>
          <w:sz w:val="22"/>
          <w:szCs w:val="22"/>
          <w:u w:val="single"/>
        </w:rPr>
        <w:t>гексафторалюминат</w:t>
      </w:r>
      <w:proofErr w:type="spellEnd"/>
      <w:r w:rsidRPr="00BE012F">
        <w:rPr>
          <w:b/>
          <w:i/>
          <w:color w:val="000000"/>
          <w:sz w:val="22"/>
          <w:szCs w:val="22"/>
          <w:u w:val="single"/>
        </w:rPr>
        <w:t>) (625)</w:t>
      </w:r>
    </w:p>
    <w:p w14:paraId="44581B94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0326D55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</w:t>
      </w:r>
    </w:p>
    <w:p w14:paraId="03D2EC2F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 * 1500 / 10 ^ 6 = 0.0015</w:t>
      </w:r>
    </w:p>
    <w:p w14:paraId="4DBB736F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 * 0.3 / 3600 = 0.0000833</w:t>
      </w:r>
    </w:p>
    <w:p w14:paraId="2B48482D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-----------------------------</w:t>
      </w:r>
    </w:p>
    <w:p w14:paraId="0F05AF42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Газы:</w:t>
      </w:r>
    </w:p>
    <w:p w14:paraId="68212056" w14:textId="77777777" w:rsidR="00BE012F" w:rsidRPr="00BE012F" w:rsidRDefault="00BE012F" w:rsidP="00BE012F">
      <w:pPr>
        <w:rPr>
          <w:color w:val="000000"/>
          <w:sz w:val="22"/>
          <w:szCs w:val="22"/>
        </w:rPr>
      </w:pPr>
    </w:p>
    <w:p w14:paraId="59E26745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0342 Фтористые газообразные соединения /в пересчете на фтор/ (627)</w:t>
      </w:r>
    </w:p>
    <w:p w14:paraId="5DA0AEB6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785B647D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0.93</w:t>
      </w:r>
    </w:p>
    <w:p w14:paraId="652B1096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0.93 * 1500 / 10 ^ 6 = 0.01395</w:t>
      </w:r>
    </w:p>
    <w:p w14:paraId="40282A07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0.93 * 0.3 / 3600 = 0.0000775</w:t>
      </w:r>
    </w:p>
    <w:p w14:paraId="5FE118B8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597E444D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0301 Азота (IV) диоксид (4)</w:t>
      </w:r>
    </w:p>
    <w:p w14:paraId="5C0F28AB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4C981B23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2.7</w:t>
      </w:r>
    </w:p>
    <w:p w14:paraId="0255E097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0.8</w:t>
      </w:r>
      <w:r w:rsidRPr="00BE012F">
        <w:rPr>
          <w:b/>
          <w:i/>
          <w:color w:val="000000"/>
          <w:sz w:val="22"/>
          <w:szCs w:val="22"/>
        </w:rPr>
        <w:t xml:space="preserve"> * </w:t>
      </w:r>
      <w:r w:rsidRPr="00BE012F">
        <w:rPr>
          <w:b/>
          <w:color w:val="000000"/>
          <w:sz w:val="22"/>
          <w:szCs w:val="22"/>
        </w:rPr>
        <w:t>2.7 * 1500 / 10 ^ 6 = 0.00324</w:t>
      </w:r>
    </w:p>
    <w:p w14:paraId="3395B049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0.8</w:t>
      </w:r>
      <w:r w:rsidRPr="00BE012F">
        <w:rPr>
          <w:b/>
          <w:i/>
          <w:color w:val="000000"/>
          <w:sz w:val="22"/>
          <w:szCs w:val="22"/>
        </w:rPr>
        <w:t xml:space="preserve"> * </w:t>
      </w:r>
      <w:r w:rsidRPr="00BE012F">
        <w:rPr>
          <w:b/>
          <w:color w:val="000000"/>
          <w:sz w:val="22"/>
          <w:szCs w:val="22"/>
        </w:rPr>
        <w:t>2.7 * 0.3 / 3600 = 0.0015</w:t>
      </w:r>
    </w:p>
    <w:p w14:paraId="1098B98A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4E12A585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0304 Азот (II) оксид (6)</w:t>
      </w:r>
    </w:p>
    <w:p w14:paraId="3C64B69C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7EBE4999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2.7</w:t>
      </w:r>
    </w:p>
    <w:p w14:paraId="651A64FF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0.13</w:t>
      </w:r>
      <w:r w:rsidRPr="00BE012F">
        <w:rPr>
          <w:b/>
          <w:i/>
          <w:color w:val="000000"/>
          <w:sz w:val="22"/>
          <w:szCs w:val="22"/>
        </w:rPr>
        <w:t xml:space="preserve"> * </w:t>
      </w:r>
      <w:r w:rsidRPr="00BE012F">
        <w:rPr>
          <w:b/>
          <w:color w:val="000000"/>
          <w:sz w:val="22"/>
          <w:szCs w:val="22"/>
        </w:rPr>
        <w:t>2.7 * 1500 / 10 ^ 6 = 0.0005265</w:t>
      </w:r>
    </w:p>
    <w:p w14:paraId="40A17290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 xml:space="preserve">0.13 </w:t>
      </w:r>
      <w:r w:rsidRPr="00BE012F">
        <w:rPr>
          <w:b/>
          <w:i/>
          <w:color w:val="000000"/>
          <w:sz w:val="22"/>
          <w:szCs w:val="22"/>
        </w:rPr>
        <w:t xml:space="preserve">* </w:t>
      </w:r>
      <w:r w:rsidRPr="00BE012F">
        <w:rPr>
          <w:b/>
          <w:color w:val="000000"/>
          <w:sz w:val="22"/>
          <w:szCs w:val="22"/>
        </w:rPr>
        <w:t>2.7 * 0.3 / 3600 = 0.00002925</w:t>
      </w:r>
    </w:p>
    <w:p w14:paraId="0CB4D5AF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</w:p>
    <w:p w14:paraId="1076461C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  <w:r w:rsidRPr="00BE012F">
        <w:rPr>
          <w:b/>
          <w:i/>
          <w:color w:val="000000"/>
          <w:sz w:val="22"/>
          <w:szCs w:val="22"/>
          <w:u w:val="single"/>
        </w:rPr>
        <w:t>Примесь: 0337 Углерод оксид (594)</w:t>
      </w:r>
    </w:p>
    <w:p w14:paraId="246C681B" w14:textId="77777777" w:rsidR="00BE012F" w:rsidRPr="00BE012F" w:rsidRDefault="00BE012F" w:rsidP="00BE012F">
      <w:pPr>
        <w:rPr>
          <w:b/>
          <w:i/>
          <w:color w:val="000000"/>
          <w:sz w:val="22"/>
          <w:szCs w:val="22"/>
          <w:u w:val="single"/>
        </w:rPr>
      </w:pPr>
    </w:p>
    <w:p w14:paraId="6DE295AB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Удельное выделение загрязняющих веществ,</w:t>
      </w:r>
    </w:p>
    <w:p w14:paraId="2894B45D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г/кг расходуемого материала (табл. 1, 3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GIS = </w:t>
      </w:r>
      <w:r w:rsidRPr="00BE012F">
        <w:rPr>
          <w:b/>
          <w:color w:val="000000"/>
          <w:sz w:val="22"/>
          <w:szCs w:val="22"/>
        </w:rPr>
        <w:t>13.3</w:t>
      </w:r>
    </w:p>
    <w:p w14:paraId="6BD81558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Валовый выброс, т/год (5.1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_M_ = GIS * B / 10 ^ 6 = </w:t>
      </w:r>
      <w:r w:rsidRPr="00BE012F">
        <w:rPr>
          <w:b/>
          <w:color w:val="000000"/>
          <w:sz w:val="22"/>
          <w:szCs w:val="22"/>
        </w:rPr>
        <w:t>13.3 * 1500 / 10 ^ 6 = 0.01995</w:t>
      </w:r>
    </w:p>
    <w:p w14:paraId="5BB7CEB2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Максимальный из разовых выброс, г/с (5.2</w:t>
      </w:r>
      <w:proofErr w:type="gramStart"/>
      <w:r w:rsidRPr="00BE012F">
        <w:rPr>
          <w:color w:val="000000"/>
          <w:sz w:val="22"/>
          <w:szCs w:val="22"/>
        </w:rPr>
        <w:t>) ,</w:t>
      </w:r>
      <w:proofErr w:type="gramEnd"/>
      <w:r w:rsidRPr="00BE012F">
        <w:rPr>
          <w:color w:val="000000"/>
          <w:sz w:val="22"/>
          <w:szCs w:val="22"/>
        </w:rPr>
        <w:t xml:space="preserve"> </w:t>
      </w:r>
      <w:r w:rsidRPr="00BE012F">
        <w:rPr>
          <w:b/>
          <w:i/>
          <w:color w:val="000000"/>
          <w:sz w:val="22"/>
          <w:szCs w:val="22"/>
        </w:rPr>
        <w:t xml:space="preserve">_G_ = GIS * BMAX / 3600 = </w:t>
      </w:r>
      <w:r w:rsidRPr="00BE012F">
        <w:rPr>
          <w:b/>
          <w:color w:val="000000"/>
          <w:sz w:val="22"/>
          <w:szCs w:val="22"/>
        </w:rPr>
        <w:t>13.3 * 0.3 / 3600 = 0.001108</w:t>
      </w:r>
    </w:p>
    <w:p w14:paraId="35817B13" w14:textId="77777777" w:rsidR="00BE012F" w:rsidRPr="00BE012F" w:rsidRDefault="00BE012F" w:rsidP="00BE012F">
      <w:pPr>
        <w:rPr>
          <w:b/>
          <w:color w:val="000000"/>
          <w:sz w:val="22"/>
          <w:szCs w:val="22"/>
        </w:rPr>
      </w:pPr>
    </w:p>
    <w:p w14:paraId="435B5DC5" w14:textId="77777777" w:rsidR="00BE012F" w:rsidRPr="00BE012F" w:rsidRDefault="00BE012F" w:rsidP="00BE012F">
      <w:pPr>
        <w:rPr>
          <w:color w:val="000000"/>
          <w:sz w:val="22"/>
          <w:szCs w:val="22"/>
        </w:rPr>
      </w:pPr>
      <w:r w:rsidRPr="00BE012F">
        <w:rPr>
          <w:color w:val="000000"/>
          <w:sz w:val="22"/>
          <w:szCs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339"/>
        <w:gridCol w:w="1469"/>
        <w:gridCol w:w="1869"/>
      </w:tblGrid>
      <w:tr w:rsidR="00BE012F" w:rsidRPr="00BE012F" w14:paraId="04B7FFBD" w14:textId="77777777" w:rsidTr="00AC08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2E8D" w14:textId="77777777" w:rsidR="00BE012F" w:rsidRPr="00BE012F" w:rsidRDefault="00BE012F" w:rsidP="00AC08D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A4D8" w14:textId="77777777" w:rsidR="00BE012F" w:rsidRPr="00BE012F" w:rsidRDefault="00BE012F" w:rsidP="00AC08D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F990" w14:textId="77777777" w:rsidR="00BE012F" w:rsidRPr="00BE012F" w:rsidRDefault="00BE012F" w:rsidP="00AC08D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F655" w14:textId="77777777" w:rsidR="00BE012F" w:rsidRPr="00BE012F" w:rsidRDefault="00BE012F" w:rsidP="00AC08D5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BE012F" w:rsidRPr="00BE012F" w14:paraId="73290E98" w14:textId="77777777" w:rsidTr="00AC08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9582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5745" w14:textId="77777777" w:rsidR="00BE012F" w:rsidRPr="00BE012F" w:rsidRDefault="00BE012F" w:rsidP="00AC08D5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D100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0.001347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CC28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0.044306</w:t>
            </w:r>
          </w:p>
        </w:tc>
      </w:tr>
      <w:tr w:rsidR="00BE012F" w:rsidRPr="00BE012F" w14:paraId="4B0A95C8" w14:textId="77777777" w:rsidTr="00AC08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C500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3424" w14:textId="77777777" w:rsidR="00BE012F" w:rsidRPr="00BE012F" w:rsidRDefault="00BE012F" w:rsidP="00AC08D5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2A2F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0.0001075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3680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0.003339</w:t>
            </w:r>
          </w:p>
        </w:tc>
      </w:tr>
      <w:tr w:rsidR="00BE012F" w:rsidRPr="00BE012F" w14:paraId="2552D45A" w14:textId="77777777" w:rsidTr="00AC08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E5DB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F859" w14:textId="77777777" w:rsidR="00BE012F" w:rsidRPr="00BE012F" w:rsidRDefault="00BE012F" w:rsidP="00AC08D5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367C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0.00018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302E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0.00324</w:t>
            </w:r>
          </w:p>
          <w:p w14:paraId="4E3A1560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E012F" w:rsidRPr="00BE012F" w14:paraId="155BCFFE" w14:textId="77777777" w:rsidTr="00AC08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3751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0839" w14:textId="77777777" w:rsidR="00BE012F" w:rsidRPr="00BE012F" w:rsidRDefault="00BE012F" w:rsidP="00AC08D5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5ED5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0.00002925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C90C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0.0005265</w:t>
            </w:r>
          </w:p>
        </w:tc>
      </w:tr>
      <w:tr w:rsidR="00BE012F" w:rsidRPr="00BE012F" w14:paraId="0A8DD3CF" w14:textId="77777777" w:rsidTr="00AC08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F5D9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76FA" w14:textId="77777777" w:rsidR="00BE012F" w:rsidRPr="00BE012F" w:rsidRDefault="00BE012F" w:rsidP="00AC08D5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1317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0.001108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0AA8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0.01995</w:t>
            </w:r>
          </w:p>
        </w:tc>
      </w:tr>
      <w:tr w:rsidR="00BE012F" w:rsidRPr="00BE012F" w14:paraId="7A87A49F" w14:textId="77777777" w:rsidTr="00AC08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5A94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CA50" w14:textId="77777777" w:rsidR="00BE012F" w:rsidRPr="00BE012F" w:rsidRDefault="00BE012F" w:rsidP="00AC08D5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444B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0.0000775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3F0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0.01395</w:t>
            </w:r>
          </w:p>
        </w:tc>
      </w:tr>
      <w:tr w:rsidR="00BE012F" w:rsidRPr="00BE012F" w14:paraId="297ECDAB" w14:textId="77777777" w:rsidTr="00AC08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6EEF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9461" w14:textId="77777777" w:rsidR="00BE012F" w:rsidRPr="00BE012F" w:rsidRDefault="00BE012F" w:rsidP="00AC08D5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BE012F">
              <w:rPr>
                <w:color w:val="000000"/>
                <w:sz w:val="22"/>
                <w:szCs w:val="22"/>
                <w:lang w:eastAsia="en-US"/>
              </w:rPr>
              <w:t>гексафторалюминат</w:t>
            </w:r>
            <w:proofErr w:type="spellEnd"/>
            <w:r w:rsidRPr="00BE012F">
              <w:rPr>
                <w:color w:val="000000"/>
                <w:sz w:val="22"/>
                <w:szCs w:val="22"/>
                <w:lang w:eastAsia="en-US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00A3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0.0000833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5E48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0.0095</w:t>
            </w:r>
          </w:p>
        </w:tc>
      </w:tr>
      <w:tr w:rsidR="00BE012F" w:rsidRPr="00BE012F" w14:paraId="4BB0D4B5" w14:textId="77777777" w:rsidTr="00AC08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E6FA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ADBB" w14:textId="77777777" w:rsidR="00BE012F" w:rsidRPr="00BE012F" w:rsidRDefault="00BE012F" w:rsidP="00AC08D5">
            <w:pPr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t xml:space="preserve">Пыль неорганическая: 70-20% двуокиси кремния (шамот, цемент, пыль цементного производства - </w:t>
            </w:r>
            <w:r w:rsidRPr="00BE012F">
              <w:rPr>
                <w:color w:val="000000"/>
                <w:sz w:val="22"/>
                <w:szCs w:val="22"/>
                <w:lang w:eastAsia="en-US"/>
              </w:rPr>
              <w:lastRenderedPageBreak/>
              <w:t>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BF84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BE012F">
              <w:rPr>
                <w:color w:val="000000"/>
                <w:sz w:val="22"/>
                <w:szCs w:val="22"/>
                <w:lang w:eastAsia="en-US"/>
              </w:rPr>
              <w:lastRenderedPageBreak/>
              <w:t>0.0000833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156C" w14:textId="77777777" w:rsidR="00BE012F" w:rsidRPr="00BE012F" w:rsidRDefault="00BE012F" w:rsidP="00AC08D5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BE012F">
              <w:rPr>
                <w:color w:val="000000"/>
                <w:sz w:val="22"/>
                <w:szCs w:val="22"/>
                <w:lang w:val="en-US" w:eastAsia="en-US"/>
              </w:rPr>
              <w:t>0.00218</w:t>
            </w:r>
          </w:p>
        </w:tc>
      </w:tr>
    </w:tbl>
    <w:p w14:paraId="45A0A2E4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213DF0BC" w14:textId="77777777" w:rsidR="002E3AA4" w:rsidRPr="00BE012F" w:rsidRDefault="002E3AA4" w:rsidP="002E3AA4">
      <w:pPr>
        <w:rPr>
          <w:color w:val="000000"/>
          <w:sz w:val="22"/>
        </w:rPr>
      </w:pPr>
    </w:p>
    <w:p w14:paraId="700B5849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002A20AB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02, Пост газосварки</w:t>
      </w:r>
    </w:p>
    <w:p w14:paraId="408B637C" w14:textId="77777777" w:rsidR="002E3AA4" w:rsidRPr="00BE012F" w:rsidRDefault="002E3AA4" w:rsidP="002E3AA4">
      <w:pPr>
        <w:rPr>
          <w:color w:val="000000"/>
          <w:sz w:val="22"/>
        </w:rPr>
      </w:pPr>
    </w:p>
    <w:p w14:paraId="10649EF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3D4BEBB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33FE4EF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сварочных работах (по величинам удельных</w:t>
      </w:r>
    </w:p>
    <w:p w14:paraId="515C356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211.2.02.03-2004. Астана, 2005</w:t>
      </w:r>
    </w:p>
    <w:p w14:paraId="0DF794D1" w14:textId="77777777" w:rsidR="002E3AA4" w:rsidRPr="00BE012F" w:rsidRDefault="002E3AA4" w:rsidP="002E3AA4">
      <w:pPr>
        <w:rPr>
          <w:color w:val="000000"/>
          <w:sz w:val="22"/>
        </w:rPr>
      </w:pPr>
    </w:p>
    <w:p w14:paraId="167A034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трансформации оксидов азота в NO2, </w:t>
      </w:r>
      <w:r w:rsidRPr="00BE012F">
        <w:rPr>
          <w:b/>
          <w:i/>
          <w:color w:val="000000"/>
          <w:sz w:val="22"/>
        </w:rPr>
        <w:t xml:space="preserve">KNO2 = </w:t>
      </w:r>
      <w:r w:rsidRPr="00BE012F">
        <w:rPr>
          <w:b/>
          <w:color w:val="000000"/>
        </w:rPr>
        <w:t>0.8</w:t>
      </w:r>
    </w:p>
    <w:p w14:paraId="491A158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трансформации оксидов азота в NO,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color w:val="000000"/>
        </w:rPr>
        <w:t>0.13</w:t>
      </w:r>
    </w:p>
    <w:p w14:paraId="3129861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Степень очистки, доли ед., </w:t>
      </w:r>
      <w:r w:rsidRPr="00BE012F">
        <w:rPr>
          <w:b/>
          <w:i/>
          <w:color w:val="000000"/>
          <w:sz w:val="22"/>
        </w:rPr>
        <w:sym w:font="Symbol" w:char="F068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0</w:t>
      </w:r>
    </w:p>
    <w:p w14:paraId="26F887BD" w14:textId="77777777" w:rsidR="002E3AA4" w:rsidRPr="00BE012F" w:rsidRDefault="002E3AA4" w:rsidP="002E3AA4">
      <w:pPr>
        <w:rPr>
          <w:b/>
          <w:color w:val="000000"/>
        </w:rPr>
      </w:pPr>
    </w:p>
    <w:p w14:paraId="6003025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ЗВ от сварки металлов</w:t>
      </w:r>
    </w:p>
    <w:p w14:paraId="7E2363A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сварки: Газовая сварка стали ацетилен-кислородным пламенем</w:t>
      </w:r>
    </w:p>
    <w:p w14:paraId="4646494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сварочных материалов, кг/год, </w:t>
      </w:r>
      <w:r w:rsidRPr="00BE012F">
        <w:rPr>
          <w:b/>
          <w:i/>
          <w:color w:val="000000"/>
          <w:sz w:val="22"/>
        </w:rPr>
        <w:t xml:space="preserve">BГОД = </w:t>
      </w:r>
      <w:r w:rsidRPr="00BE012F">
        <w:rPr>
          <w:b/>
          <w:color w:val="000000"/>
        </w:rPr>
        <w:t>9112</w:t>
      </w:r>
    </w:p>
    <w:p w14:paraId="1719846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Фактический максимальный расход сварочных материалов,</w:t>
      </w:r>
    </w:p>
    <w:p w14:paraId="4085411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 учетом дискретности работы оборудования, кг/час, </w:t>
      </w:r>
      <w:r w:rsidRPr="00BE012F">
        <w:rPr>
          <w:b/>
          <w:i/>
          <w:color w:val="000000"/>
          <w:sz w:val="22"/>
        </w:rPr>
        <w:t xml:space="preserve">BЧАС = </w:t>
      </w:r>
      <w:r w:rsidRPr="00BE012F">
        <w:rPr>
          <w:b/>
          <w:color w:val="000000"/>
        </w:rPr>
        <w:t>0.9</w:t>
      </w:r>
    </w:p>
    <w:p w14:paraId="08CA8BE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-----------------------------</w:t>
      </w:r>
    </w:p>
    <w:p w14:paraId="7DBA53D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Газы:</w:t>
      </w:r>
    </w:p>
    <w:p w14:paraId="06D55EF0" w14:textId="77777777" w:rsidR="002E3AA4" w:rsidRPr="00BE012F" w:rsidRDefault="002E3AA4" w:rsidP="002E3AA4">
      <w:pPr>
        <w:rPr>
          <w:color w:val="000000"/>
          <w:sz w:val="22"/>
        </w:rPr>
      </w:pPr>
    </w:p>
    <w:p w14:paraId="39EEA79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оксидов азота:</w:t>
      </w:r>
    </w:p>
    <w:p w14:paraId="7C91ABDB" w14:textId="77777777" w:rsidR="002E3AA4" w:rsidRPr="00BE012F" w:rsidRDefault="002E3AA4" w:rsidP="002E3AA4">
      <w:pPr>
        <w:rPr>
          <w:color w:val="000000"/>
          <w:sz w:val="22"/>
        </w:rPr>
      </w:pPr>
    </w:p>
    <w:p w14:paraId="37F4694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Удельное выделение загрязняющих веществ,</w:t>
      </w:r>
    </w:p>
    <w:p w14:paraId="4E7A6CE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г/кг расходуемого материала (табл. 1, 3), </w:t>
      </w:r>
      <w:r w:rsidRPr="00BE012F">
        <w:rPr>
          <w:b/>
          <w:i/>
          <w:color w:val="000000"/>
          <w:sz w:val="22"/>
        </w:rPr>
        <w:t>K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M);;\s\up5( 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22</w:t>
      </w:r>
    </w:p>
    <w:p w14:paraId="2AEFF2BB" w14:textId="77777777" w:rsidR="002E3AA4" w:rsidRPr="00BE012F" w:rsidRDefault="002E3AA4" w:rsidP="002E3AA4">
      <w:pPr>
        <w:rPr>
          <w:b/>
          <w:color w:val="000000"/>
        </w:rPr>
      </w:pPr>
    </w:p>
    <w:p w14:paraId="730D0F8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 учетом трансформации оксидов азота получаем:</w:t>
      </w:r>
    </w:p>
    <w:p w14:paraId="130DDD5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Степень очистки, доли ед., </w:t>
      </w:r>
      <w:r w:rsidRPr="00BE012F">
        <w:rPr>
          <w:b/>
          <w:i/>
          <w:color w:val="000000"/>
          <w:sz w:val="22"/>
        </w:rPr>
        <w:sym w:font="Symbol" w:char="F068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0</w:t>
      </w:r>
    </w:p>
    <w:p w14:paraId="5E5FF8D0" w14:textId="77777777" w:rsidR="002E3AA4" w:rsidRPr="00BE012F" w:rsidRDefault="002E3AA4" w:rsidP="002E3AA4">
      <w:pPr>
        <w:rPr>
          <w:b/>
          <w:color w:val="000000"/>
        </w:rPr>
      </w:pPr>
    </w:p>
    <w:p w14:paraId="7E7D87C2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6EA5EA56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B76991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(5.1),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KNO2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BГОД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0.8 · 22 · 9112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· (1-0) = 0.1604</w:t>
      </w:r>
    </w:p>
    <w:p w14:paraId="0B37CE5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(5.2),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KNO2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BЧАС / 3600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0.8 · 22 · 0.9 / 3600 · (1-0) = 0.0044</w:t>
      </w:r>
    </w:p>
    <w:p w14:paraId="1D1902CA" w14:textId="77777777" w:rsidR="002E3AA4" w:rsidRPr="00BE012F" w:rsidRDefault="002E3AA4" w:rsidP="002E3AA4">
      <w:pPr>
        <w:rPr>
          <w:b/>
          <w:color w:val="000000"/>
        </w:rPr>
      </w:pPr>
    </w:p>
    <w:p w14:paraId="28B36837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11382BBE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1E28A3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(5.1),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KNO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BГОД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0.13 · 22 · 9112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· (1-0) = 0.02606</w:t>
      </w:r>
    </w:p>
    <w:p w14:paraId="398D5EE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(5.2),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KNO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BЧАС / 3600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0.13 · 22 · 0.9 / 3600 · (1-0) = 0.000715</w:t>
      </w:r>
    </w:p>
    <w:p w14:paraId="0F9A784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сварки: Газовая сварка стали с использованием пропан-бутановой смеси</w:t>
      </w:r>
    </w:p>
    <w:p w14:paraId="6336ABB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сварочных материалов, кг/год, </w:t>
      </w:r>
      <w:r w:rsidRPr="00BE012F">
        <w:rPr>
          <w:b/>
          <w:i/>
          <w:color w:val="000000"/>
          <w:sz w:val="22"/>
        </w:rPr>
        <w:t xml:space="preserve">BГОД = </w:t>
      </w:r>
      <w:r w:rsidRPr="00BE012F">
        <w:rPr>
          <w:b/>
          <w:color w:val="000000"/>
        </w:rPr>
        <w:t>1590</w:t>
      </w:r>
    </w:p>
    <w:p w14:paraId="71A2074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Фактический максимальный расход сварочных материалов,</w:t>
      </w:r>
    </w:p>
    <w:p w14:paraId="0B490BD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 учетом дискретности работы оборудования, кг/час, </w:t>
      </w:r>
      <w:r w:rsidRPr="00BE012F">
        <w:rPr>
          <w:b/>
          <w:i/>
          <w:color w:val="000000"/>
          <w:sz w:val="22"/>
        </w:rPr>
        <w:t xml:space="preserve">BЧАС = </w:t>
      </w:r>
      <w:r w:rsidRPr="00BE012F">
        <w:rPr>
          <w:b/>
          <w:color w:val="000000"/>
        </w:rPr>
        <w:t>0.9</w:t>
      </w:r>
    </w:p>
    <w:p w14:paraId="3616D54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-----------------------------</w:t>
      </w:r>
    </w:p>
    <w:p w14:paraId="1146429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lastRenderedPageBreak/>
        <w:t>Газы:</w:t>
      </w:r>
    </w:p>
    <w:p w14:paraId="0B9D08A3" w14:textId="77777777" w:rsidR="002E3AA4" w:rsidRPr="00BE012F" w:rsidRDefault="002E3AA4" w:rsidP="002E3AA4">
      <w:pPr>
        <w:rPr>
          <w:color w:val="000000"/>
          <w:sz w:val="22"/>
        </w:rPr>
      </w:pPr>
    </w:p>
    <w:p w14:paraId="7DBA157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оксидов азота:</w:t>
      </w:r>
    </w:p>
    <w:p w14:paraId="2343AD7A" w14:textId="77777777" w:rsidR="002E3AA4" w:rsidRPr="00BE012F" w:rsidRDefault="002E3AA4" w:rsidP="002E3AA4">
      <w:pPr>
        <w:rPr>
          <w:color w:val="000000"/>
          <w:sz w:val="22"/>
        </w:rPr>
      </w:pPr>
    </w:p>
    <w:p w14:paraId="48D8044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Удельное выделение загрязняющих веществ,</w:t>
      </w:r>
    </w:p>
    <w:p w14:paraId="23117F7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г/кг расходуемого материала (табл. 1, 3), </w:t>
      </w:r>
      <w:r w:rsidRPr="00BE012F">
        <w:rPr>
          <w:b/>
          <w:i/>
          <w:color w:val="000000"/>
          <w:sz w:val="22"/>
        </w:rPr>
        <w:t>K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M);;\s\up5( 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15</w:t>
      </w:r>
    </w:p>
    <w:p w14:paraId="44030036" w14:textId="77777777" w:rsidR="002E3AA4" w:rsidRPr="00BE012F" w:rsidRDefault="002E3AA4" w:rsidP="002E3AA4">
      <w:pPr>
        <w:rPr>
          <w:b/>
          <w:color w:val="000000"/>
        </w:rPr>
      </w:pPr>
    </w:p>
    <w:p w14:paraId="2B14649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 учетом трансформации оксидов азота получаем:</w:t>
      </w:r>
    </w:p>
    <w:p w14:paraId="21B4AFC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Степень очистки, доли ед., </w:t>
      </w:r>
      <w:r w:rsidRPr="00BE012F">
        <w:rPr>
          <w:b/>
          <w:i/>
          <w:color w:val="000000"/>
          <w:sz w:val="22"/>
        </w:rPr>
        <w:sym w:font="Symbol" w:char="F068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0</w:t>
      </w:r>
    </w:p>
    <w:p w14:paraId="23574AF7" w14:textId="77777777" w:rsidR="002E3AA4" w:rsidRPr="00BE012F" w:rsidRDefault="002E3AA4" w:rsidP="002E3AA4">
      <w:pPr>
        <w:rPr>
          <w:b/>
          <w:color w:val="000000"/>
        </w:rPr>
      </w:pPr>
    </w:p>
    <w:p w14:paraId="475656F3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34038557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106691C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(5.1),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KNO2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BГОД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0.8 · 15 · 1590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· (1-0) = 0.01908</w:t>
      </w:r>
    </w:p>
    <w:p w14:paraId="7C76E8D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(5.2),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KNO2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BЧАС / 3600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0.8 · 15 · 0.9 / 3600 · (1-0) = 0.003</w:t>
      </w:r>
    </w:p>
    <w:p w14:paraId="2885DB1D" w14:textId="77777777" w:rsidR="002E3AA4" w:rsidRPr="00BE012F" w:rsidRDefault="002E3AA4" w:rsidP="002E3AA4">
      <w:pPr>
        <w:rPr>
          <w:b/>
          <w:color w:val="000000"/>
        </w:rPr>
      </w:pPr>
    </w:p>
    <w:p w14:paraId="0529E196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096C2956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596ACEB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(5.1),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KNO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BГОД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0.13 · 15 · 1590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· (1-0) = 0.0031</w:t>
      </w:r>
    </w:p>
    <w:p w14:paraId="2474F13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(5.2),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KNO · K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M);;\s\up6( 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· BЧАС / 3600 · (1-</w:t>
      </w:r>
      <w:r w:rsidRPr="00BE012F">
        <w:rPr>
          <w:b/>
          <w:i/>
          <w:color w:val="000000"/>
        </w:rPr>
        <w:sym w:font="Symbol" w:char="F068"/>
      </w:r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0.13 · 15 · 0.9 / 3600 · (1-0) = 0.0004875</w:t>
      </w:r>
    </w:p>
    <w:p w14:paraId="75DEE5D2" w14:textId="77777777" w:rsidR="002E3AA4" w:rsidRPr="00BE012F" w:rsidRDefault="002E3AA4" w:rsidP="002E3AA4">
      <w:pPr>
        <w:rPr>
          <w:b/>
          <w:color w:val="000000"/>
        </w:rPr>
      </w:pPr>
    </w:p>
    <w:p w14:paraId="0AF62F6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775EDBCC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37CA" w14:textId="0D23249D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2204" w14:textId="1840461F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C0EF" w14:textId="74CED7BE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3D42" w14:textId="3E3794FA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0F76B64A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3B49" w14:textId="583BF0F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261A" w14:textId="0E98743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9155" w14:textId="09AF7A8A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33435" w14:textId="2BFCACB7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0.17948</w:t>
            </w:r>
          </w:p>
        </w:tc>
      </w:tr>
      <w:tr w:rsidR="002E3AA4" w:rsidRPr="00BE012F" w14:paraId="78DD2C1B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C108" w14:textId="57F20D41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64445" w14:textId="7BF363C8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E847" w14:textId="4347E272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0.000715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C422" w14:textId="37C713B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0.02916</w:t>
            </w:r>
          </w:p>
        </w:tc>
      </w:tr>
    </w:tbl>
    <w:p w14:paraId="6C943DE9" w14:textId="0323AED1" w:rsidR="002E3AA4" w:rsidRPr="00BE012F" w:rsidRDefault="002E3AA4" w:rsidP="002E3AA4">
      <w:pPr>
        <w:rPr>
          <w:color w:val="000000"/>
          <w:sz w:val="22"/>
        </w:rPr>
      </w:pPr>
    </w:p>
    <w:p w14:paraId="3F24AB4B" w14:textId="77777777" w:rsidR="002E3AA4" w:rsidRPr="00BE012F" w:rsidRDefault="002E3AA4" w:rsidP="002E3AA4">
      <w:pPr>
        <w:rPr>
          <w:color w:val="000000"/>
          <w:sz w:val="22"/>
        </w:rPr>
      </w:pPr>
    </w:p>
    <w:p w14:paraId="4332256C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6269836D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1C0CD9DB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27A645AA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03, Станок отрезной</w:t>
      </w:r>
    </w:p>
    <w:p w14:paraId="03DF6A4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7BC8F67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4C7E6F9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4DBBA8D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11172868" w14:textId="77777777" w:rsidR="002E3AA4" w:rsidRPr="00BE012F" w:rsidRDefault="002E3AA4" w:rsidP="002E3AA4">
      <w:pPr>
        <w:rPr>
          <w:color w:val="000000"/>
          <w:sz w:val="22"/>
        </w:rPr>
      </w:pPr>
    </w:p>
    <w:p w14:paraId="04D80C6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металлов</w:t>
      </w:r>
    </w:p>
    <w:p w14:paraId="6CA1C4C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31AC1B1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0EFC4E7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оборудования: Обработка деталей из стали: Отрезные станки</w:t>
      </w:r>
    </w:p>
    <w:p w14:paraId="0119649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600</w:t>
      </w:r>
    </w:p>
    <w:p w14:paraId="7BEB960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269E050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52DC108D" w14:textId="77777777" w:rsidR="002E3AA4" w:rsidRPr="00BE012F" w:rsidRDefault="002E3AA4" w:rsidP="002E3AA4">
      <w:pPr>
        <w:rPr>
          <w:b/>
          <w:color w:val="000000"/>
        </w:rPr>
      </w:pPr>
    </w:p>
    <w:p w14:paraId="7AD9F89B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422111C0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D3ECEF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0.203</w:t>
      </w:r>
    </w:p>
    <w:p w14:paraId="03A67CF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3E0BDEE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0.203 · 600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0.0877</w:t>
      </w:r>
    </w:p>
    <w:p w14:paraId="4463A9B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0.203 · 1 = 0.0406</w:t>
      </w:r>
    </w:p>
    <w:p w14:paraId="4D96B7D1" w14:textId="77777777" w:rsidR="002E3AA4" w:rsidRPr="00BE012F" w:rsidRDefault="002E3AA4" w:rsidP="002E3AA4">
      <w:pPr>
        <w:rPr>
          <w:b/>
          <w:color w:val="000000"/>
        </w:rPr>
      </w:pPr>
    </w:p>
    <w:p w14:paraId="442D862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10B5AB4B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AEA1" w14:textId="2479057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2F93" w14:textId="51D32F9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197A" w14:textId="2DD5CF1C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5FEB" w14:textId="7E77266E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1370C4F1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259D" w14:textId="68401DD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EF65" w14:textId="7EC52468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DD17" w14:textId="6C12942D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0.0406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AEAC" w14:textId="1FCB7FD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0.0877</w:t>
            </w:r>
          </w:p>
        </w:tc>
      </w:tr>
    </w:tbl>
    <w:p w14:paraId="0DF0B69B" w14:textId="2A16B514" w:rsidR="002E3AA4" w:rsidRPr="00BE012F" w:rsidRDefault="002E3AA4" w:rsidP="002E3AA4">
      <w:pPr>
        <w:rPr>
          <w:color w:val="000000"/>
          <w:sz w:val="22"/>
        </w:rPr>
      </w:pPr>
    </w:p>
    <w:p w14:paraId="5BCEA5BB" w14:textId="77777777" w:rsidR="002E3AA4" w:rsidRPr="00BE012F" w:rsidRDefault="002E3AA4" w:rsidP="002E3AA4">
      <w:pPr>
        <w:rPr>
          <w:color w:val="000000"/>
          <w:sz w:val="22"/>
        </w:rPr>
      </w:pPr>
    </w:p>
    <w:p w14:paraId="4981955C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7733334C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043E7108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3AD71E42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04, Станок сверлильный</w:t>
      </w:r>
    </w:p>
    <w:p w14:paraId="39F94A0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5E06D0A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3521EB6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617608F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265D3F38" w14:textId="77777777" w:rsidR="002E3AA4" w:rsidRPr="00BE012F" w:rsidRDefault="002E3AA4" w:rsidP="002E3AA4">
      <w:pPr>
        <w:rPr>
          <w:color w:val="000000"/>
          <w:sz w:val="22"/>
        </w:rPr>
      </w:pPr>
    </w:p>
    <w:p w14:paraId="0CA8489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чугуна</w:t>
      </w:r>
    </w:p>
    <w:p w14:paraId="7779301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1953957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3E4A2AD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78EAC22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станков: Сверлильные станки</w:t>
      </w:r>
    </w:p>
    <w:p w14:paraId="4D76633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360</w:t>
      </w:r>
    </w:p>
    <w:p w14:paraId="5E6C020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1AE3407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17D05900" w14:textId="77777777" w:rsidR="002E3AA4" w:rsidRPr="00BE012F" w:rsidRDefault="002E3AA4" w:rsidP="002E3AA4">
      <w:pPr>
        <w:rPr>
          <w:b/>
          <w:color w:val="000000"/>
        </w:rPr>
      </w:pPr>
    </w:p>
    <w:p w14:paraId="3EBE094B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4A098CB6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7B32699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г/c (табл. 4),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0.0011</w:t>
      </w:r>
    </w:p>
    <w:p w14:paraId="2284936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4341D9A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0.0011 · 360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0.000285</w:t>
      </w:r>
    </w:p>
    <w:p w14:paraId="532E484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0.0011 · 1 = 0.00022</w:t>
      </w:r>
    </w:p>
    <w:p w14:paraId="4E70468C" w14:textId="77777777" w:rsidR="002E3AA4" w:rsidRPr="00BE012F" w:rsidRDefault="002E3AA4" w:rsidP="002E3AA4">
      <w:pPr>
        <w:rPr>
          <w:b/>
          <w:color w:val="000000"/>
        </w:rPr>
      </w:pPr>
    </w:p>
    <w:p w14:paraId="31178F2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02EFFF87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19BA" w14:textId="4C2A8ADA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BE14" w14:textId="171D9881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C002" w14:textId="65704608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F627" w14:textId="1F3B9173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19E85EBA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C0CA2" w14:textId="0286CEEE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D6371" w14:textId="08BD2D46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AF8E" w14:textId="5C7E7B5F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7BBB1" w14:textId="7B4FCB08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0.000285</w:t>
            </w:r>
          </w:p>
        </w:tc>
      </w:tr>
    </w:tbl>
    <w:p w14:paraId="324F2264" w14:textId="444F4BB1" w:rsidR="002E3AA4" w:rsidRPr="00BE012F" w:rsidRDefault="002E3AA4" w:rsidP="002E3AA4">
      <w:pPr>
        <w:rPr>
          <w:color w:val="000000"/>
          <w:sz w:val="22"/>
        </w:rPr>
      </w:pPr>
    </w:p>
    <w:p w14:paraId="2F57AE01" w14:textId="77777777" w:rsidR="002E3AA4" w:rsidRPr="00BE012F" w:rsidRDefault="002E3AA4" w:rsidP="002E3AA4">
      <w:pPr>
        <w:rPr>
          <w:color w:val="000000"/>
          <w:sz w:val="22"/>
        </w:rPr>
      </w:pPr>
    </w:p>
    <w:p w14:paraId="1D37BB48" w14:textId="77777777" w:rsidR="002E3AA4" w:rsidRPr="00BE012F" w:rsidRDefault="002E3AA4" w:rsidP="002E3AA4">
      <w:pPr>
        <w:rPr>
          <w:color w:val="000000"/>
          <w:sz w:val="22"/>
        </w:rPr>
      </w:pPr>
    </w:p>
    <w:p w14:paraId="0E5F02BC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78D368B2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05, Станок заточной</w:t>
      </w:r>
    </w:p>
    <w:p w14:paraId="66F82DF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1E4F714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5D1B23A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61E76D8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16B320F6" w14:textId="77777777" w:rsidR="002E3AA4" w:rsidRPr="00BE012F" w:rsidRDefault="002E3AA4" w:rsidP="002E3AA4">
      <w:pPr>
        <w:rPr>
          <w:color w:val="000000"/>
          <w:sz w:val="22"/>
        </w:rPr>
      </w:pPr>
    </w:p>
    <w:p w14:paraId="47A1EDD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металлов</w:t>
      </w:r>
    </w:p>
    <w:p w14:paraId="55D9BA5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229418E5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178495B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оборудования: Заточные станки, с диаметром шлифовального круга - 100 мм</w:t>
      </w:r>
    </w:p>
    <w:p w14:paraId="2DED659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600</w:t>
      </w:r>
    </w:p>
    <w:p w14:paraId="577918C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084035D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00FB0471" w14:textId="77777777" w:rsidR="002E3AA4" w:rsidRPr="00BE012F" w:rsidRDefault="002E3AA4" w:rsidP="002E3AA4">
      <w:pPr>
        <w:rPr>
          <w:b/>
          <w:color w:val="000000"/>
        </w:rPr>
      </w:pPr>
    </w:p>
    <w:p w14:paraId="6C040158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BE012F">
        <w:rPr>
          <w:b/>
          <w:i/>
          <w:color w:val="000000"/>
          <w:u w:val="single"/>
        </w:rPr>
        <w:t>Монокорунд</w:t>
      </w:r>
      <w:proofErr w:type="spellEnd"/>
      <w:r w:rsidRPr="00BE012F">
        <w:rPr>
          <w:b/>
          <w:i/>
          <w:color w:val="000000"/>
          <w:u w:val="single"/>
        </w:rPr>
        <w:t>) (1027*)</w:t>
      </w:r>
    </w:p>
    <w:p w14:paraId="5A171D0A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67979E3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0.004</w:t>
      </w:r>
    </w:p>
    <w:p w14:paraId="29B5490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021E99C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0.004 · 600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0.001728</w:t>
      </w:r>
    </w:p>
    <w:p w14:paraId="2060EF4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0.004 · 1 = 0.0008</w:t>
      </w:r>
    </w:p>
    <w:p w14:paraId="332D973A" w14:textId="77777777" w:rsidR="002E3AA4" w:rsidRPr="00BE012F" w:rsidRDefault="002E3AA4" w:rsidP="002E3AA4">
      <w:pPr>
        <w:rPr>
          <w:b/>
          <w:color w:val="000000"/>
        </w:rPr>
      </w:pPr>
    </w:p>
    <w:p w14:paraId="246F3133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3931DB12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58502CD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0.006</w:t>
      </w:r>
    </w:p>
    <w:p w14:paraId="1B068AC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686BEB0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0.006 · 600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0.00259</w:t>
      </w:r>
    </w:p>
    <w:p w14:paraId="797AF88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0.006 · 1 = 0.0012</w:t>
      </w:r>
    </w:p>
    <w:p w14:paraId="4151A8BF" w14:textId="77777777" w:rsidR="002E3AA4" w:rsidRPr="00BE012F" w:rsidRDefault="002E3AA4" w:rsidP="002E3AA4">
      <w:pPr>
        <w:rPr>
          <w:b/>
          <w:color w:val="000000"/>
        </w:rPr>
      </w:pPr>
    </w:p>
    <w:p w14:paraId="0A66E99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126B98B4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69E9" w14:textId="44CDED5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DCD1" w14:textId="2B16BBB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4192" w14:textId="222BE2D3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83CA" w14:textId="08A98ADA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0150F404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8DD17" w14:textId="19ADF08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7700" w14:textId="40F24CC8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04F4" w14:textId="2A7867CA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E932" w14:textId="68328B58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0.00259</w:t>
            </w:r>
          </w:p>
        </w:tc>
      </w:tr>
      <w:tr w:rsidR="002E3AA4" w:rsidRPr="00BE012F" w14:paraId="76F1A5A3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B360" w14:textId="2F6C4E62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1A21" w14:textId="6907DC4B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BE012F">
              <w:rPr>
                <w:color w:val="000000"/>
                <w:sz w:val="22"/>
              </w:rPr>
              <w:t>Монокорунд</w:t>
            </w:r>
            <w:proofErr w:type="spellEnd"/>
            <w:r w:rsidRPr="00BE012F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3CEE" w14:textId="6D9B0927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13C" w14:textId="6FBB0A30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0.001728</w:t>
            </w:r>
          </w:p>
        </w:tc>
      </w:tr>
    </w:tbl>
    <w:p w14:paraId="3B6D8131" w14:textId="74C37B87" w:rsidR="002E3AA4" w:rsidRPr="00BE012F" w:rsidRDefault="002E3AA4" w:rsidP="002E3AA4">
      <w:pPr>
        <w:rPr>
          <w:color w:val="000000"/>
          <w:sz w:val="22"/>
        </w:rPr>
      </w:pPr>
    </w:p>
    <w:p w14:paraId="3506BDC2" w14:textId="77777777" w:rsidR="002E3AA4" w:rsidRPr="00BE012F" w:rsidRDefault="002E3AA4" w:rsidP="002E3AA4">
      <w:pPr>
        <w:rPr>
          <w:color w:val="000000"/>
          <w:sz w:val="22"/>
        </w:rPr>
      </w:pPr>
    </w:p>
    <w:p w14:paraId="20F94845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04D7E4EC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06, Станок заточной</w:t>
      </w:r>
    </w:p>
    <w:p w14:paraId="68D911F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1881908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63CAEE4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09F3366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32EBEFDD" w14:textId="77777777" w:rsidR="002E3AA4" w:rsidRPr="00BE012F" w:rsidRDefault="002E3AA4" w:rsidP="002E3AA4">
      <w:pPr>
        <w:rPr>
          <w:color w:val="000000"/>
          <w:sz w:val="22"/>
        </w:rPr>
      </w:pPr>
    </w:p>
    <w:p w14:paraId="45F9425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металлов</w:t>
      </w:r>
    </w:p>
    <w:p w14:paraId="606F179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3FABAB2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6FDA9AF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оборудования: Заточные станки, с диаметром шлифовального круга - 100 мм</w:t>
      </w:r>
    </w:p>
    <w:p w14:paraId="439B819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600</w:t>
      </w:r>
    </w:p>
    <w:p w14:paraId="01E6467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4B2AD74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5F7BEB60" w14:textId="77777777" w:rsidR="002E3AA4" w:rsidRPr="00BE012F" w:rsidRDefault="002E3AA4" w:rsidP="002E3AA4">
      <w:pPr>
        <w:rPr>
          <w:b/>
          <w:color w:val="000000"/>
        </w:rPr>
      </w:pPr>
    </w:p>
    <w:p w14:paraId="494986F2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BE012F">
        <w:rPr>
          <w:b/>
          <w:i/>
          <w:color w:val="000000"/>
          <w:u w:val="single"/>
        </w:rPr>
        <w:t>Монокорунд</w:t>
      </w:r>
      <w:proofErr w:type="spellEnd"/>
      <w:r w:rsidRPr="00BE012F">
        <w:rPr>
          <w:b/>
          <w:i/>
          <w:color w:val="000000"/>
          <w:u w:val="single"/>
        </w:rPr>
        <w:t>) (1027*)</w:t>
      </w:r>
    </w:p>
    <w:p w14:paraId="120047E9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068FD8B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0.004</w:t>
      </w:r>
    </w:p>
    <w:p w14:paraId="0D52B90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4DA0A62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0.004 · 600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0.001728</w:t>
      </w:r>
    </w:p>
    <w:p w14:paraId="44B1C3B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0.004 · 1 = 0.0008</w:t>
      </w:r>
    </w:p>
    <w:p w14:paraId="7491BD9E" w14:textId="77777777" w:rsidR="002E3AA4" w:rsidRPr="00BE012F" w:rsidRDefault="002E3AA4" w:rsidP="002E3AA4">
      <w:pPr>
        <w:rPr>
          <w:b/>
          <w:color w:val="000000"/>
        </w:rPr>
      </w:pPr>
    </w:p>
    <w:p w14:paraId="06F3938C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6B73BB79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39E746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0.006</w:t>
      </w:r>
    </w:p>
    <w:p w14:paraId="1B4047B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7F07CD0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0.006 · 600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0.00259</w:t>
      </w:r>
    </w:p>
    <w:p w14:paraId="5C22FA1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0.006 · 1 = 0.0012</w:t>
      </w:r>
    </w:p>
    <w:p w14:paraId="237A1F87" w14:textId="77777777" w:rsidR="002E3AA4" w:rsidRPr="00BE012F" w:rsidRDefault="002E3AA4" w:rsidP="002E3AA4">
      <w:pPr>
        <w:rPr>
          <w:b/>
          <w:color w:val="000000"/>
        </w:rPr>
      </w:pPr>
    </w:p>
    <w:p w14:paraId="02E216E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30E6549D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AB4E" w14:textId="0F48DD62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B04A" w14:textId="7961C3FA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08BB" w14:textId="36A843AF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E5E4" w14:textId="70395FC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2CEB4739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346D" w14:textId="59182BE0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3F6AA" w14:textId="0F5805D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AB306" w14:textId="3EE5F927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C0CD" w14:textId="17942F67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0.00259</w:t>
            </w:r>
          </w:p>
        </w:tc>
      </w:tr>
      <w:tr w:rsidR="002E3AA4" w:rsidRPr="00BE012F" w14:paraId="3FF6A64E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CF61" w14:textId="7456D014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88E5" w14:textId="417995FD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BE012F">
              <w:rPr>
                <w:color w:val="000000"/>
                <w:sz w:val="22"/>
              </w:rPr>
              <w:t>Монокорунд</w:t>
            </w:r>
            <w:proofErr w:type="spellEnd"/>
            <w:r w:rsidRPr="00BE012F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265B3" w14:textId="707BD529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59D3" w14:textId="59AD8652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0.001728</w:t>
            </w:r>
          </w:p>
        </w:tc>
      </w:tr>
    </w:tbl>
    <w:p w14:paraId="32E7BB67" w14:textId="1F1850D7" w:rsidR="002E3AA4" w:rsidRPr="00BE012F" w:rsidRDefault="002E3AA4" w:rsidP="002E3AA4">
      <w:pPr>
        <w:rPr>
          <w:color w:val="000000"/>
          <w:sz w:val="22"/>
        </w:rPr>
      </w:pPr>
    </w:p>
    <w:p w14:paraId="6A13BE5C" w14:textId="77777777" w:rsidR="002E3AA4" w:rsidRPr="00BE012F" w:rsidRDefault="002E3AA4" w:rsidP="002E3AA4">
      <w:pPr>
        <w:rPr>
          <w:color w:val="000000"/>
          <w:sz w:val="22"/>
        </w:rPr>
      </w:pPr>
    </w:p>
    <w:p w14:paraId="0A59D75F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5304C333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08345C1E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3A7E1E2B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07, Станок токарный</w:t>
      </w:r>
    </w:p>
    <w:p w14:paraId="39688DC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6333C27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5851103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5ACB52C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62956488" w14:textId="77777777" w:rsidR="002E3AA4" w:rsidRPr="00BE012F" w:rsidRDefault="002E3AA4" w:rsidP="002E3AA4">
      <w:pPr>
        <w:rPr>
          <w:color w:val="000000"/>
          <w:sz w:val="22"/>
        </w:rPr>
      </w:pPr>
    </w:p>
    <w:p w14:paraId="338B8FB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чугуна</w:t>
      </w:r>
    </w:p>
    <w:p w14:paraId="48A658F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5644991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0D87C41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2AB37DF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станков: Токарные станки и автоматы малых и средних размеров</w:t>
      </w:r>
    </w:p>
    <w:p w14:paraId="0FA1CAD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2016</w:t>
      </w:r>
    </w:p>
    <w:p w14:paraId="3958AFF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58451D0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795A38DA" w14:textId="77777777" w:rsidR="002E3AA4" w:rsidRPr="00BE012F" w:rsidRDefault="002E3AA4" w:rsidP="002E3AA4">
      <w:pPr>
        <w:rPr>
          <w:b/>
          <w:color w:val="000000"/>
        </w:rPr>
      </w:pPr>
    </w:p>
    <w:p w14:paraId="6E852350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57E47D57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7DC5E4E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г/c (табл. 4),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0.0063</w:t>
      </w:r>
    </w:p>
    <w:p w14:paraId="0ECEE80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65F2C64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0.0063 · 2016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0.00914</w:t>
      </w:r>
    </w:p>
    <w:p w14:paraId="466E8F2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0.0063 · 1 = 0.00126</w:t>
      </w:r>
    </w:p>
    <w:p w14:paraId="2E8066B8" w14:textId="77777777" w:rsidR="002E3AA4" w:rsidRPr="00BE012F" w:rsidRDefault="002E3AA4" w:rsidP="002E3AA4">
      <w:pPr>
        <w:rPr>
          <w:b/>
          <w:color w:val="000000"/>
        </w:rPr>
      </w:pPr>
    </w:p>
    <w:p w14:paraId="6069C3D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5F21C3DA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EB76" w14:textId="2D635D2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CBD6" w14:textId="57F9B500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8C8A" w14:textId="21A1A94D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4729" w14:textId="51E8C2D1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3C43FC35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1B50D" w14:textId="172F47A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9833" w14:textId="0BDCE00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ACC9F" w14:textId="338B713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BF69" w14:textId="0784254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0.00914</w:t>
            </w:r>
          </w:p>
        </w:tc>
      </w:tr>
    </w:tbl>
    <w:p w14:paraId="2F9348EB" w14:textId="0EF176DD" w:rsidR="002E3AA4" w:rsidRPr="00BE012F" w:rsidRDefault="002E3AA4" w:rsidP="002E3AA4">
      <w:pPr>
        <w:rPr>
          <w:color w:val="000000"/>
          <w:sz w:val="22"/>
        </w:rPr>
      </w:pPr>
    </w:p>
    <w:p w14:paraId="5A159437" w14:textId="77777777" w:rsidR="002E3AA4" w:rsidRPr="00BE012F" w:rsidRDefault="002E3AA4" w:rsidP="002E3AA4">
      <w:pPr>
        <w:rPr>
          <w:color w:val="000000"/>
          <w:sz w:val="22"/>
        </w:rPr>
      </w:pPr>
    </w:p>
    <w:p w14:paraId="291B9176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2E1D5E49" w14:textId="77777777" w:rsidR="002E3AA4" w:rsidRPr="00BE012F" w:rsidRDefault="002E3AA4" w:rsidP="002E3AA4">
      <w:pPr>
        <w:rPr>
          <w:color w:val="000000"/>
          <w:sz w:val="22"/>
        </w:rPr>
      </w:pPr>
    </w:p>
    <w:p w14:paraId="7BC8FDC9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3780FDFD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08, Станок токарный</w:t>
      </w:r>
    </w:p>
    <w:p w14:paraId="167400B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60BE567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0A2900F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360F078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108FDD2C" w14:textId="77777777" w:rsidR="002E3AA4" w:rsidRPr="00BE012F" w:rsidRDefault="002E3AA4" w:rsidP="002E3AA4">
      <w:pPr>
        <w:rPr>
          <w:color w:val="000000"/>
          <w:sz w:val="22"/>
        </w:rPr>
      </w:pPr>
    </w:p>
    <w:p w14:paraId="68FB7D8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чугуна</w:t>
      </w:r>
    </w:p>
    <w:p w14:paraId="643B3CD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72062B3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1F0F3F0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6507B1A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станков: Токарные станки и автоматы малых и средних размеров</w:t>
      </w:r>
    </w:p>
    <w:p w14:paraId="4BBFAB9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2016</w:t>
      </w:r>
    </w:p>
    <w:p w14:paraId="5B8B55C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1226F00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114A858A" w14:textId="77777777" w:rsidR="002E3AA4" w:rsidRPr="00BE012F" w:rsidRDefault="002E3AA4" w:rsidP="002E3AA4">
      <w:pPr>
        <w:rPr>
          <w:b/>
          <w:color w:val="000000"/>
        </w:rPr>
      </w:pPr>
    </w:p>
    <w:p w14:paraId="40E473BC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7A9DF850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27627BF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г/c (табл. 4),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0.0063</w:t>
      </w:r>
    </w:p>
    <w:p w14:paraId="2CD275A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313B4C2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0.0063 · 2016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0.00914</w:t>
      </w:r>
    </w:p>
    <w:p w14:paraId="16DF936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0.0063 · 1 = 0.00126</w:t>
      </w:r>
    </w:p>
    <w:p w14:paraId="4886C679" w14:textId="77777777" w:rsidR="002E3AA4" w:rsidRPr="00BE012F" w:rsidRDefault="002E3AA4" w:rsidP="002E3AA4">
      <w:pPr>
        <w:rPr>
          <w:b/>
          <w:color w:val="000000"/>
        </w:rPr>
      </w:pPr>
    </w:p>
    <w:p w14:paraId="3B911E9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190FEAE3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BC0BC" w14:textId="12B2CE06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EF0C" w14:textId="70968190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77D9" w14:textId="58F552CB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AD86" w14:textId="56761BB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720E65EF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4E1B8" w14:textId="2D69645B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06EB" w14:textId="3F3BCB81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2C41" w14:textId="73FAE289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8D02" w14:textId="7AD19754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0.00914</w:t>
            </w:r>
          </w:p>
        </w:tc>
      </w:tr>
    </w:tbl>
    <w:p w14:paraId="202B5F80" w14:textId="7578EFB6" w:rsidR="002E3AA4" w:rsidRPr="00BE012F" w:rsidRDefault="002E3AA4" w:rsidP="002E3AA4">
      <w:pPr>
        <w:rPr>
          <w:color w:val="000000"/>
          <w:sz w:val="22"/>
        </w:rPr>
      </w:pPr>
    </w:p>
    <w:p w14:paraId="159FFDAF" w14:textId="77777777" w:rsidR="002E3AA4" w:rsidRPr="00BE012F" w:rsidRDefault="002E3AA4" w:rsidP="002E3AA4">
      <w:pPr>
        <w:rPr>
          <w:color w:val="000000"/>
          <w:sz w:val="22"/>
        </w:rPr>
      </w:pPr>
    </w:p>
    <w:p w14:paraId="19C7ADE8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21F1B0A7" w14:textId="77777777" w:rsidR="002E3AA4" w:rsidRPr="00BE012F" w:rsidRDefault="002E3AA4" w:rsidP="002E3AA4">
      <w:pPr>
        <w:rPr>
          <w:color w:val="000000"/>
          <w:sz w:val="22"/>
        </w:rPr>
      </w:pPr>
    </w:p>
    <w:p w14:paraId="7874CF55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0654AF24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09, Станок токарный</w:t>
      </w:r>
    </w:p>
    <w:p w14:paraId="2CBEF1B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7995AD4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64F001F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45EE1CC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0DD8F3F2" w14:textId="77777777" w:rsidR="002E3AA4" w:rsidRPr="00BE012F" w:rsidRDefault="002E3AA4" w:rsidP="002E3AA4">
      <w:pPr>
        <w:rPr>
          <w:color w:val="000000"/>
          <w:sz w:val="22"/>
        </w:rPr>
      </w:pPr>
    </w:p>
    <w:p w14:paraId="194768C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чугуна</w:t>
      </w:r>
    </w:p>
    <w:p w14:paraId="4DA6D53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02B6E47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2718EBE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700509D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станков: Токарные станки и автоматы малых и средних размеров</w:t>
      </w:r>
    </w:p>
    <w:p w14:paraId="4C1738B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2016</w:t>
      </w:r>
    </w:p>
    <w:p w14:paraId="47EA77D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260A821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13A5D0C5" w14:textId="77777777" w:rsidR="002E3AA4" w:rsidRPr="00BE012F" w:rsidRDefault="002E3AA4" w:rsidP="002E3AA4">
      <w:pPr>
        <w:rPr>
          <w:b/>
          <w:color w:val="000000"/>
        </w:rPr>
      </w:pPr>
    </w:p>
    <w:p w14:paraId="451D025C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1292F7E5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109757B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г/c (табл. 4),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0.0063</w:t>
      </w:r>
    </w:p>
    <w:p w14:paraId="3AA2090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6578153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0.0063 · 2016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0.00914</w:t>
      </w:r>
    </w:p>
    <w:p w14:paraId="5B67794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0.0063 · 1 = 0.00126</w:t>
      </w:r>
    </w:p>
    <w:p w14:paraId="7C424F4C" w14:textId="77777777" w:rsidR="002E3AA4" w:rsidRPr="00BE012F" w:rsidRDefault="002E3AA4" w:rsidP="002E3AA4">
      <w:pPr>
        <w:rPr>
          <w:b/>
          <w:color w:val="000000"/>
        </w:rPr>
      </w:pPr>
    </w:p>
    <w:p w14:paraId="0861CCA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0C0F76D9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1403" w14:textId="484F2CA3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90C8" w14:textId="20703FD6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30C64" w14:textId="0D4DA752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39F5" w14:textId="7718BF91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6611F2A7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4410" w14:textId="5996E195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FE4A" w14:textId="0C590712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44CFA" w14:textId="4E70ED45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9E277" w14:textId="5D4B3E97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0.00914</w:t>
            </w:r>
          </w:p>
        </w:tc>
      </w:tr>
    </w:tbl>
    <w:p w14:paraId="384757D3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lastRenderedPageBreak/>
        <w:t>Источник загрязнения: 0004, Вытяжная труба</w:t>
      </w:r>
    </w:p>
    <w:p w14:paraId="58AEB66F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10, Станок фрезерный</w:t>
      </w:r>
    </w:p>
    <w:p w14:paraId="4084C35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7EB1A2C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77382A7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78E314B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1EAF3A6F" w14:textId="77777777" w:rsidR="002E3AA4" w:rsidRPr="00BE012F" w:rsidRDefault="002E3AA4" w:rsidP="002E3AA4">
      <w:pPr>
        <w:rPr>
          <w:color w:val="000000"/>
          <w:sz w:val="22"/>
        </w:rPr>
      </w:pPr>
    </w:p>
    <w:p w14:paraId="0FBA5CE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чугуна</w:t>
      </w:r>
    </w:p>
    <w:p w14:paraId="04CFB2D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66E029F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3A6519F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392B72B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станков: Фрезерные станки</w:t>
      </w:r>
    </w:p>
    <w:p w14:paraId="58E6250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600</w:t>
      </w:r>
    </w:p>
    <w:p w14:paraId="3B64091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3FFA8A3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2AB2CFF4" w14:textId="77777777" w:rsidR="002E3AA4" w:rsidRPr="00BE012F" w:rsidRDefault="002E3AA4" w:rsidP="002E3AA4">
      <w:pPr>
        <w:rPr>
          <w:b/>
          <w:color w:val="000000"/>
        </w:rPr>
      </w:pPr>
    </w:p>
    <w:p w14:paraId="499F2508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6C2E5B9C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2B3A8A4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г/c (табл. 4),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0.0139</w:t>
      </w:r>
    </w:p>
    <w:p w14:paraId="7E98F76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2549629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0.0139 · 600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0.006</w:t>
      </w:r>
    </w:p>
    <w:p w14:paraId="25B4F04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0.0139 · 1 = 0.00278</w:t>
      </w:r>
    </w:p>
    <w:p w14:paraId="2B5FE0DC" w14:textId="77777777" w:rsidR="002E3AA4" w:rsidRPr="00BE012F" w:rsidRDefault="002E3AA4" w:rsidP="002E3AA4">
      <w:pPr>
        <w:rPr>
          <w:b/>
          <w:color w:val="000000"/>
        </w:rPr>
      </w:pPr>
    </w:p>
    <w:p w14:paraId="3A7C858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1268E681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1D4D" w14:textId="5D5FA27A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F6C6" w14:textId="38E90454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080A" w14:textId="5E57D478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0FB8" w14:textId="6A7EE42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28F49FDC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2464" w14:textId="4BA58E3E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CA2C" w14:textId="294EB9C4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DC84" w14:textId="4C39547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28853" w14:textId="4E6B39C4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0.006</w:t>
            </w:r>
          </w:p>
        </w:tc>
      </w:tr>
    </w:tbl>
    <w:p w14:paraId="4C11668A" w14:textId="18421717" w:rsidR="002E3AA4" w:rsidRPr="00BE012F" w:rsidRDefault="002E3AA4" w:rsidP="002E3AA4">
      <w:pPr>
        <w:rPr>
          <w:color w:val="000000"/>
          <w:sz w:val="22"/>
        </w:rPr>
      </w:pPr>
    </w:p>
    <w:p w14:paraId="4199E116" w14:textId="77777777" w:rsidR="002E3AA4" w:rsidRPr="00BE012F" w:rsidRDefault="002E3AA4" w:rsidP="002E3AA4">
      <w:pPr>
        <w:rPr>
          <w:color w:val="000000"/>
          <w:sz w:val="22"/>
        </w:rPr>
      </w:pPr>
    </w:p>
    <w:p w14:paraId="5E93847B" w14:textId="77777777" w:rsidR="002E3AA4" w:rsidRPr="00BE012F" w:rsidRDefault="002E3AA4" w:rsidP="002E3AA4">
      <w:pPr>
        <w:rPr>
          <w:color w:val="000000"/>
          <w:sz w:val="22"/>
        </w:rPr>
      </w:pPr>
    </w:p>
    <w:p w14:paraId="44BBE114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56027778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11, Станок фрезерный</w:t>
      </w:r>
    </w:p>
    <w:p w14:paraId="2F84D84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03A92A4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083D874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229F29E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4954E971" w14:textId="77777777" w:rsidR="002E3AA4" w:rsidRPr="00BE012F" w:rsidRDefault="002E3AA4" w:rsidP="002E3AA4">
      <w:pPr>
        <w:rPr>
          <w:color w:val="000000"/>
          <w:sz w:val="22"/>
        </w:rPr>
      </w:pPr>
    </w:p>
    <w:p w14:paraId="78F0D18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чугуна</w:t>
      </w:r>
    </w:p>
    <w:p w14:paraId="4301850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1B5A6A6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5E14F8C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52ABC0E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станков: Фрезерные станки</w:t>
      </w:r>
    </w:p>
    <w:p w14:paraId="66013FC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600</w:t>
      </w:r>
    </w:p>
    <w:p w14:paraId="20AEDBF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25B2249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1E85D298" w14:textId="77777777" w:rsidR="002E3AA4" w:rsidRPr="00BE012F" w:rsidRDefault="002E3AA4" w:rsidP="002E3AA4">
      <w:pPr>
        <w:rPr>
          <w:b/>
          <w:color w:val="000000"/>
        </w:rPr>
      </w:pPr>
    </w:p>
    <w:p w14:paraId="2D4B2670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409AF5BB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78B1630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г/c (табл. 4),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0.0139</w:t>
      </w:r>
    </w:p>
    <w:p w14:paraId="040667C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18BBC8D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0.0139 · 600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0.006</w:t>
      </w:r>
    </w:p>
    <w:p w14:paraId="31CE332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0.0139 · 1 = 0.00278</w:t>
      </w:r>
    </w:p>
    <w:p w14:paraId="2256BCC1" w14:textId="77777777" w:rsidR="002E3AA4" w:rsidRPr="00BE012F" w:rsidRDefault="002E3AA4" w:rsidP="002E3AA4">
      <w:pPr>
        <w:rPr>
          <w:b/>
          <w:color w:val="000000"/>
        </w:rPr>
      </w:pPr>
    </w:p>
    <w:p w14:paraId="69D8D07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52EEB45C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69F7" w14:textId="2A8A126D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06FD" w14:textId="0DF1B3BF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0514" w14:textId="0C895931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C322" w14:textId="0C2F6620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44F91630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9D6F" w14:textId="22D50588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39" w14:textId="614200EE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AC4E" w14:textId="3C2A9216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1D42" w14:textId="483337D9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0.006</w:t>
            </w:r>
          </w:p>
        </w:tc>
      </w:tr>
    </w:tbl>
    <w:p w14:paraId="03AF24AD" w14:textId="7493EC30" w:rsidR="002E3AA4" w:rsidRPr="00BE012F" w:rsidRDefault="002E3AA4" w:rsidP="002E3AA4">
      <w:pPr>
        <w:rPr>
          <w:color w:val="000000"/>
          <w:sz w:val="22"/>
        </w:rPr>
      </w:pPr>
    </w:p>
    <w:p w14:paraId="4CB71313" w14:textId="77777777" w:rsidR="002E3AA4" w:rsidRPr="00BE012F" w:rsidRDefault="002E3AA4" w:rsidP="002E3AA4">
      <w:pPr>
        <w:rPr>
          <w:color w:val="000000"/>
          <w:sz w:val="22"/>
        </w:rPr>
      </w:pPr>
    </w:p>
    <w:p w14:paraId="57051492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5A1872FD" w14:textId="77777777" w:rsidR="002E3AA4" w:rsidRPr="00BE012F" w:rsidRDefault="002E3AA4" w:rsidP="002E3AA4">
      <w:pPr>
        <w:rPr>
          <w:color w:val="000000"/>
          <w:sz w:val="22"/>
        </w:rPr>
      </w:pPr>
    </w:p>
    <w:p w14:paraId="5D15EE5A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36F6E356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12, Долбежно-фрезерный</w:t>
      </w:r>
    </w:p>
    <w:p w14:paraId="0F9C1EA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0CD982B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419F7E1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7A38959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576F0CBF" w14:textId="77777777" w:rsidR="002E3AA4" w:rsidRPr="00BE012F" w:rsidRDefault="002E3AA4" w:rsidP="002E3AA4">
      <w:pPr>
        <w:rPr>
          <w:color w:val="000000"/>
          <w:sz w:val="22"/>
        </w:rPr>
      </w:pPr>
    </w:p>
    <w:p w14:paraId="3B47D44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чугуна</w:t>
      </w:r>
    </w:p>
    <w:p w14:paraId="3163B02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6165DE5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3E2F77F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49F566E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Вид станков: Станки </w:t>
      </w:r>
      <w:proofErr w:type="spellStart"/>
      <w:r w:rsidRPr="00BE012F">
        <w:rPr>
          <w:color w:val="000000"/>
          <w:sz w:val="22"/>
        </w:rPr>
        <w:t>зубофрезерные</w:t>
      </w:r>
      <w:proofErr w:type="spellEnd"/>
    </w:p>
    <w:p w14:paraId="2C6B8B5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96</w:t>
      </w:r>
    </w:p>
    <w:p w14:paraId="27AE69C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569A1D2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17C613F5" w14:textId="77777777" w:rsidR="002E3AA4" w:rsidRPr="00BE012F" w:rsidRDefault="002E3AA4" w:rsidP="002E3AA4">
      <w:pPr>
        <w:rPr>
          <w:b/>
          <w:color w:val="000000"/>
        </w:rPr>
      </w:pPr>
    </w:p>
    <w:p w14:paraId="665D61B7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23E41D41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5776A81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г/c (табл. 4),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0.0011</w:t>
      </w:r>
    </w:p>
    <w:p w14:paraId="574A1D4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4ABF716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0.0011 · 96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0.000076</w:t>
      </w:r>
    </w:p>
    <w:p w14:paraId="72DCF6A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0.0011 · 1 = 0.00022</w:t>
      </w:r>
    </w:p>
    <w:p w14:paraId="085C9435" w14:textId="77777777" w:rsidR="002E3AA4" w:rsidRPr="00BE012F" w:rsidRDefault="002E3AA4" w:rsidP="002E3AA4">
      <w:pPr>
        <w:rPr>
          <w:b/>
          <w:color w:val="000000"/>
        </w:rPr>
      </w:pPr>
    </w:p>
    <w:p w14:paraId="555C9D7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6048701E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CED3" w14:textId="56020717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7082" w14:textId="26D6CF2E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0EBB" w14:textId="19D6D8AD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FE2A" w14:textId="62432AD4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5D35C6C7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FBBD" w14:textId="7317AE2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83E80" w14:textId="6E80597E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A138" w14:textId="4CF61C73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D0B0" w14:textId="18AE545A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0.000076</w:t>
            </w:r>
          </w:p>
        </w:tc>
      </w:tr>
    </w:tbl>
    <w:p w14:paraId="40AE9E6A" w14:textId="62AE576B" w:rsidR="002E3AA4" w:rsidRPr="00BE012F" w:rsidRDefault="002E3AA4" w:rsidP="002E3AA4">
      <w:pPr>
        <w:rPr>
          <w:color w:val="000000"/>
          <w:sz w:val="22"/>
        </w:rPr>
      </w:pPr>
    </w:p>
    <w:p w14:paraId="2ED3A4D0" w14:textId="77777777" w:rsidR="002E3AA4" w:rsidRPr="00BE012F" w:rsidRDefault="002E3AA4" w:rsidP="002E3AA4">
      <w:pPr>
        <w:rPr>
          <w:color w:val="000000"/>
          <w:sz w:val="22"/>
        </w:rPr>
      </w:pPr>
    </w:p>
    <w:p w14:paraId="5ECDC77E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1F678009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1B0DDC2D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13, Радиально-сверлильный станок</w:t>
      </w:r>
    </w:p>
    <w:p w14:paraId="73839FF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73AC104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2F517EC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4D57221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716B32EA" w14:textId="77777777" w:rsidR="002E3AA4" w:rsidRPr="00BE012F" w:rsidRDefault="002E3AA4" w:rsidP="002E3AA4">
      <w:pPr>
        <w:rPr>
          <w:color w:val="000000"/>
          <w:sz w:val="22"/>
        </w:rPr>
      </w:pPr>
    </w:p>
    <w:p w14:paraId="18A1CC5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чугуна</w:t>
      </w:r>
    </w:p>
    <w:p w14:paraId="5D240C0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3A5734F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51C76395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75149DB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станков: Сверлильные станки</w:t>
      </w:r>
    </w:p>
    <w:p w14:paraId="584A7E9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128</w:t>
      </w:r>
    </w:p>
    <w:p w14:paraId="7216AAE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3B30677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020CA510" w14:textId="77777777" w:rsidR="002E3AA4" w:rsidRPr="00BE012F" w:rsidRDefault="002E3AA4" w:rsidP="002E3AA4">
      <w:pPr>
        <w:rPr>
          <w:b/>
          <w:color w:val="000000"/>
        </w:rPr>
      </w:pPr>
    </w:p>
    <w:p w14:paraId="3B503BD1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575C6E75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4BC418F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г/c (табл. 4),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0.0011</w:t>
      </w:r>
    </w:p>
    <w:p w14:paraId="54A91A2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4ACB197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0.0011 · 128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0.0001014</w:t>
      </w:r>
    </w:p>
    <w:p w14:paraId="0E08BB8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0.0011 · 1 = 0.00022</w:t>
      </w:r>
    </w:p>
    <w:p w14:paraId="3EBAAD52" w14:textId="77777777" w:rsidR="002E3AA4" w:rsidRPr="00BE012F" w:rsidRDefault="002E3AA4" w:rsidP="002E3AA4">
      <w:pPr>
        <w:rPr>
          <w:b/>
          <w:color w:val="000000"/>
        </w:rPr>
      </w:pPr>
    </w:p>
    <w:p w14:paraId="5513DCA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75C1425C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50E6" w14:textId="121BBF5C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8A01" w14:textId="4D88D5B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2B58" w14:textId="157B5DD1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A6CA" w14:textId="38CAE55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5BE63442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6779" w14:textId="296F9C46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6359" w14:textId="39CAEA2B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37BC" w14:textId="38864B10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D814" w14:textId="12FA7DA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0.0001014</w:t>
            </w:r>
          </w:p>
        </w:tc>
      </w:tr>
    </w:tbl>
    <w:p w14:paraId="18BD2099" w14:textId="1A980566" w:rsidR="002E3AA4" w:rsidRPr="00BE012F" w:rsidRDefault="002E3AA4" w:rsidP="002E3AA4">
      <w:pPr>
        <w:rPr>
          <w:color w:val="000000"/>
          <w:sz w:val="22"/>
        </w:rPr>
      </w:pPr>
    </w:p>
    <w:p w14:paraId="61FFF63D" w14:textId="77777777" w:rsidR="002E3AA4" w:rsidRPr="00BE012F" w:rsidRDefault="002E3AA4" w:rsidP="002E3AA4">
      <w:pPr>
        <w:rPr>
          <w:color w:val="000000"/>
          <w:sz w:val="22"/>
        </w:rPr>
      </w:pPr>
    </w:p>
    <w:p w14:paraId="60843B30" w14:textId="77777777" w:rsidR="002E3AA4" w:rsidRPr="00BE012F" w:rsidRDefault="002E3AA4" w:rsidP="002E3AA4">
      <w:pPr>
        <w:rPr>
          <w:color w:val="000000"/>
          <w:sz w:val="22"/>
        </w:rPr>
      </w:pPr>
    </w:p>
    <w:p w14:paraId="5C2E303E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05E0DD92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14, Болгарка</w:t>
      </w:r>
    </w:p>
    <w:p w14:paraId="1EE2C5A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42F2DC9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55400CE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18D75AF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5B720217" w14:textId="77777777" w:rsidR="002E3AA4" w:rsidRPr="00BE012F" w:rsidRDefault="002E3AA4" w:rsidP="002E3AA4">
      <w:pPr>
        <w:rPr>
          <w:color w:val="000000"/>
          <w:sz w:val="22"/>
        </w:rPr>
      </w:pPr>
    </w:p>
    <w:p w14:paraId="52C98C6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металлов</w:t>
      </w:r>
    </w:p>
    <w:p w14:paraId="425BB5F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2712B1A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30714E2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оборудования: Обработка деталей из стали: Отрезные станки</w:t>
      </w:r>
    </w:p>
    <w:p w14:paraId="7FCFB56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1000</w:t>
      </w:r>
    </w:p>
    <w:p w14:paraId="699D131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5E9527C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48C4A7BD" w14:textId="77777777" w:rsidR="002E3AA4" w:rsidRPr="00BE012F" w:rsidRDefault="002E3AA4" w:rsidP="002E3AA4">
      <w:pPr>
        <w:rPr>
          <w:b/>
          <w:color w:val="000000"/>
        </w:rPr>
      </w:pPr>
    </w:p>
    <w:p w14:paraId="01B66B03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3A3F9A73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63CCF88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0.203</w:t>
      </w:r>
    </w:p>
    <w:p w14:paraId="6C07BBE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4823FBB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0.203 · 1000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0.1462</w:t>
      </w:r>
    </w:p>
    <w:p w14:paraId="69AB3F1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0.203 · 1 = 0.0406</w:t>
      </w:r>
    </w:p>
    <w:p w14:paraId="686F5F7D" w14:textId="77777777" w:rsidR="002E3AA4" w:rsidRPr="00BE012F" w:rsidRDefault="002E3AA4" w:rsidP="002E3AA4">
      <w:pPr>
        <w:rPr>
          <w:b/>
          <w:color w:val="000000"/>
        </w:rPr>
      </w:pPr>
    </w:p>
    <w:p w14:paraId="3FC09B3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138DF819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6D72" w14:textId="48739473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6303" w14:textId="1512D08E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578F" w14:textId="0DD783B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F13F" w14:textId="1FE5032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22E371CD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0DAD" w14:textId="0A917B9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5341" w14:textId="0A3E6F6D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EC14C" w14:textId="184564D8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0.0406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74E7" w14:textId="393A6772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0.1462</w:t>
            </w:r>
          </w:p>
        </w:tc>
      </w:tr>
    </w:tbl>
    <w:p w14:paraId="5408E86A" w14:textId="13AF1B8D" w:rsidR="002E3AA4" w:rsidRPr="00BE012F" w:rsidRDefault="002E3AA4" w:rsidP="002E3AA4">
      <w:pPr>
        <w:rPr>
          <w:color w:val="000000"/>
          <w:sz w:val="22"/>
        </w:rPr>
      </w:pPr>
    </w:p>
    <w:p w14:paraId="7D87E97A" w14:textId="77777777" w:rsidR="002E3AA4" w:rsidRPr="00BE012F" w:rsidRDefault="002E3AA4" w:rsidP="002E3AA4">
      <w:pPr>
        <w:rPr>
          <w:color w:val="000000"/>
          <w:sz w:val="22"/>
        </w:rPr>
      </w:pPr>
    </w:p>
    <w:p w14:paraId="5628939A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0004, Вытяжная труба</w:t>
      </w:r>
    </w:p>
    <w:p w14:paraId="135E197B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0004 15, Болгарка</w:t>
      </w:r>
    </w:p>
    <w:p w14:paraId="689133E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54C7B3C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01E5387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08F4E4D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2BE80BD7" w14:textId="77777777" w:rsidR="002E3AA4" w:rsidRPr="00BE012F" w:rsidRDefault="002E3AA4" w:rsidP="002E3AA4">
      <w:pPr>
        <w:rPr>
          <w:color w:val="000000"/>
          <w:sz w:val="22"/>
        </w:rPr>
      </w:pPr>
    </w:p>
    <w:p w14:paraId="28A82E2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металлов</w:t>
      </w:r>
    </w:p>
    <w:p w14:paraId="71BB015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lastRenderedPageBreak/>
        <w:t>Местный отсос пыли не проводится</w:t>
      </w:r>
    </w:p>
    <w:p w14:paraId="57CA884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7E409B1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оборудования: Обработка деталей из стали: Отрезные станки</w:t>
      </w:r>
    </w:p>
    <w:p w14:paraId="4B46515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1000</w:t>
      </w:r>
    </w:p>
    <w:p w14:paraId="26EFC4A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54B223D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3A0A2A0D" w14:textId="77777777" w:rsidR="002E3AA4" w:rsidRPr="00BE012F" w:rsidRDefault="002E3AA4" w:rsidP="002E3AA4">
      <w:pPr>
        <w:rPr>
          <w:b/>
          <w:color w:val="000000"/>
        </w:rPr>
      </w:pPr>
    </w:p>
    <w:p w14:paraId="09C1E7C2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550981F6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7DD5A76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0.203</w:t>
      </w:r>
    </w:p>
    <w:p w14:paraId="0F60AD8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62397D4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0.203 · 1000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0.1462</w:t>
      </w:r>
    </w:p>
    <w:p w14:paraId="2C6E1FC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0.203 · 1 = 0.0406</w:t>
      </w:r>
    </w:p>
    <w:p w14:paraId="3641D65D" w14:textId="77777777" w:rsidR="002E3AA4" w:rsidRPr="00BE012F" w:rsidRDefault="002E3AA4" w:rsidP="002E3AA4">
      <w:pPr>
        <w:rPr>
          <w:b/>
          <w:color w:val="000000"/>
        </w:rPr>
      </w:pPr>
    </w:p>
    <w:p w14:paraId="4B53C315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4A440DA4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F832" w14:textId="2FCC1A6E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81D5" w14:textId="441EBD3C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C955" w14:textId="6A4E8761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8C95" w14:textId="61AC733F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1D4A3F7F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9611" w14:textId="4472B0B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E9DD" w14:textId="7EF35F68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750A" w14:textId="59A018AF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0.0406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BCB7C" w14:textId="6DDFCDCF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0.1462</w:t>
            </w:r>
          </w:p>
        </w:tc>
      </w:tr>
    </w:tbl>
    <w:p w14:paraId="490087B2" w14:textId="16C98082" w:rsidR="002E3AA4" w:rsidRPr="00BE012F" w:rsidRDefault="002E3AA4" w:rsidP="002E3AA4">
      <w:pPr>
        <w:rPr>
          <w:color w:val="000000"/>
          <w:sz w:val="22"/>
        </w:rPr>
      </w:pPr>
    </w:p>
    <w:p w14:paraId="68DB3C5E" w14:textId="77777777" w:rsidR="00FB1D74" w:rsidRDefault="00FB1D74" w:rsidP="00FB1D74">
      <w:pPr>
        <w:jc w:val="center"/>
        <w:rPr>
          <w:b/>
          <w:color w:val="000000"/>
          <w:sz w:val="22"/>
          <w:highlight w:val="cyan"/>
        </w:rPr>
      </w:pPr>
    </w:p>
    <w:p w14:paraId="635EC318" w14:textId="6C53E092" w:rsidR="00FB1D74" w:rsidRPr="00FB1D74" w:rsidRDefault="00FB1D74" w:rsidP="00FB1D74">
      <w:pPr>
        <w:jc w:val="center"/>
        <w:rPr>
          <w:b/>
          <w:color w:val="000000"/>
          <w:sz w:val="22"/>
        </w:rPr>
      </w:pPr>
      <w:r w:rsidRPr="00FB1D74">
        <w:rPr>
          <w:b/>
          <w:color w:val="000000"/>
          <w:sz w:val="22"/>
          <w:highlight w:val="cyan"/>
        </w:rPr>
        <w:t>ТРАНСПОРТНЫЙ ЦЕХ</w:t>
      </w:r>
    </w:p>
    <w:p w14:paraId="2E6C8D0F" w14:textId="77777777" w:rsidR="002E3AA4" w:rsidRDefault="002E3AA4" w:rsidP="002E3AA4">
      <w:pPr>
        <w:rPr>
          <w:b/>
          <w:i/>
          <w:color w:val="000000"/>
          <w:sz w:val="22"/>
        </w:rPr>
      </w:pPr>
    </w:p>
    <w:p w14:paraId="6C8C6966" w14:textId="77777777" w:rsidR="00FB1D74" w:rsidRPr="00FB1D74" w:rsidRDefault="00FB1D74" w:rsidP="002E3AA4">
      <w:pPr>
        <w:rPr>
          <w:bCs/>
          <w:iCs/>
          <w:color w:val="000000"/>
          <w:sz w:val="22"/>
        </w:rPr>
      </w:pPr>
    </w:p>
    <w:p w14:paraId="6EB94F54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0005,Вытяжная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труба</w:t>
      </w:r>
    </w:p>
    <w:p w14:paraId="562544B2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выделения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001,Участок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вулканизации</w:t>
      </w:r>
    </w:p>
    <w:p w14:paraId="6EC9522E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3C628FA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Список литературы:</w:t>
      </w:r>
    </w:p>
    <w:p w14:paraId="2C2E6EC3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1. Методика расчета выбросов загрязняющих веществ от автотранспортных предприятий (раздел 4.7. Ремонт РТИ) Приложение №3 к Приказу Министра охраны окружающей среды Республики Казахстан от 18.04.2008 №100-п</w:t>
      </w:r>
    </w:p>
    <w:p w14:paraId="0C5BE7F0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3CDDA56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Расчет выбросов от участка по ремонту РТИ</w:t>
      </w:r>
    </w:p>
    <w:p w14:paraId="1E1F1146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28E66E6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Технологический процесс: Вулканизация камер</w:t>
      </w:r>
    </w:p>
    <w:p w14:paraId="2B25C28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"Чистое" время работы оборудования, ч/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_T_ = </w:t>
      </w:r>
      <w:r w:rsidRPr="00FB1D74">
        <w:rPr>
          <w:b/>
          <w:color w:val="000000"/>
          <w:sz w:val="22"/>
          <w:szCs w:val="22"/>
        </w:rPr>
        <w:t>1848</w:t>
      </w:r>
    </w:p>
    <w:p w14:paraId="62A38FF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Ремонтный материал: Вулканизированная камерная резина</w:t>
      </w:r>
    </w:p>
    <w:p w14:paraId="37D73DBE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Количество израсходованного материала в год,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B = </w:t>
      </w:r>
      <w:r w:rsidRPr="00FB1D74">
        <w:rPr>
          <w:b/>
          <w:color w:val="000000"/>
          <w:sz w:val="22"/>
          <w:szCs w:val="22"/>
        </w:rPr>
        <w:t>10</w:t>
      </w:r>
    </w:p>
    <w:p w14:paraId="5768664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5B28C434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0337 Углерод оксид (594)</w:t>
      </w:r>
    </w:p>
    <w:p w14:paraId="45FBD5E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Удельное выделение ЗВ, г/кг ремонтного материала (табл.4.7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Q = </w:t>
      </w:r>
      <w:r w:rsidRPr="00FB1D74">
        <w:rPr>
          <w:b/>
          <w:color w:val="000000"/>
          <w:sz w:val="22"/>
          <w:szCs w:val="22"/>
        </w:rPr>
        <w:t>0.0018</w:t>
      </w:r>
    </w:p>
    <w:p w14:paraId="6949148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выброс, т/год (4.25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Q * B * 10 ^ -6 = </w:t>
      </w:r>
      <w:r w:rsidRPr="00FB1D74">
        <w:rPr>
          <w:b/>
          <w:color w:val="000000"/>
          <w:sz w:val="22"/>
          <w:szCs w:val="22"/>
        </w:rPr>
        <w:t>0.0018 * 10 * 10 ^ -6 = 0.000000018</w:t>
      </w:r>
    </w:p>
    <w:p w14:paraId="33A50ED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Максимальный разовый выброс, г/с (4.27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_G_ = _M_ * 10 ^ 6 / (_T_ * 3600) = </w:t>
      </w:r>
      <w:r w:rsidRPr="00FB1D74">
        <w:rPr>
          <w:b/>
          <w:color w:val="000000"/>
          <w:sz w:val="22"/>
          <w:szCs w:val="22"/>
        </w:rPr>
        <w:t>0.000000018 * 10 ^ 6 / (1848 * 3600) = 0.0000000027</w:t>
      </w:r>
    </w:p>
    <w:p w14:paraId="5E37A78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18238459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0330 Сера диоксид (526)</w:t>
      </w:r>
    </w:p>
    <w:p w14:paraId="2598FFA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Удельное выделение ЗВ, г/кг ремонтного материала (табл.4.7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Q = </w:t>
      </w:r>
      <w:r w:rsidRPr="00FB1D74">
        <w:rPr>
          <w:b/>
          <w:color w:val="000000"/>
          <w:sz w:val="22"/>
          <w:szCs w:val="22"/>
        </w:rPr>
        <w:t>0.0054</w:t>
      </w:r>
    </w:p>
    <w:p w14:paraId="79959CA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выброс, т/год (4.25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Q * B * 10 ^ -6 = </w:t>
      </w:r>
      <w:r w:rsidRPr="00FB1D74">
        <w:rPr>
          <w:b/>
          <w:color w:val="000000"/>
          <w:sz w:val="22"/>
          <w:szCs w:val="22"/>
        </w:rPr>
        <w:t>0.0054 * 10 * 10 ^ -6 = 0.000000054</w:t>
      </w:r>
    </w:p>
    <w:p w14:paraId="7BA6FEA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Максимальный разовый выброс, г/с (4.27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_G_ = _M_ * 10 ^ 6 / (_T_ * 3600) = </w:t>
      </w:r>
      <w:r w:rsidRPr="00FB1D74">
        <w:rPr>
          <w:b/>
          <w:color w:val="000000"/>
          <w:sz w:val="22"/>
          <w:szCs w:val="22"/>
        </w:rPr>
        <w:t>0.000000054 * 10 ^ 6 / (1848 * 3600) = 0.0000000081</w:t>
      </w:r>
    </w:p>
    <w:p w14:paraId="5084BDD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0F7495B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Технологический процесс: Приготовление, нанесение и сушка клея</w:t>
      </w:r>
    </w:p>
    <w:p w14:paraId="06A12DF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"Чистое" время работы оборудования, ч/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_T_ = </w:t>
      </w:r>
      <w:r w:rsidRPr="00FB1D74">
        <w:rPr>
          <w:b/>
          <w:color w:val="000000"/>
          <w:sz w:val="22"/>
          <w:szCs w:val="22"/>
        </w:rPr>
        <w:t>210</w:t>
      </w:r>
    </w:p>
    <w:p w14:paraId="706CCF9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Ремонтный материал: Технический каучук, бензин</w:t>
      </w:r>
    </w:p>
    <w:p w14:paraId="1965C26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Количество израсходованного материала в год,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B = </w:t>
      </w:r>
      <w:r w:rsidRPr="00FB1D74">
        <w:rPr>
          <w:b/>
          <w:color w:val="000000"/>
          <w:sz w:val="22"/>
          <w:szCs w:val="22"/>
        </w:rPr>
        <w:t>5</w:t>
      </w:r>
    </w:p>
    <w:p w14:paraId="6FDFD9B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Количество израсходованного материала в день,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B1 = </w:t>
      </w:r>
      <w:r w:rsidRPr="00FB1D74">
        <w:rPr>
          <w:b/>
          <w:color w:val="000000"/>
          <w:sz w:val="22"/>
          <w:szCs w:val="22"/>
        </w:rPr>
        <w:t>0.03</w:t>
      </w:r>
    </w:p>
    <w:p w14:paraId="79B0E5D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lastRenderedPageBreak/>
        <w:t xml:space="preserve">Время на приготовление, нанесение и сушку клея в день, </w:t>
      </w:r>
      <w:proofErr w:type="gramStart"/>
      <w:r w:rsidRPr="00FB1D74">
        <w:rPr>
          <w:color w:val="000000"/>
          <w:sz w:val="22"/>
          <w:szCs w:val="22"/>
        </w:rPr>
        <w:t>час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T = </w:t>
      </w:r>
      <w:r w:rsidRPr="00FB1D74">
        <w:rPr>
          <w:b/>
          <w:color w:val="000000"/>
          <w:sz w:val="22"/>
          <w:szCs w:val="22"/>
        </w:rPr>
        <w:t>0.35</w:t>
      </w:r>
    </w:p>
    <w:p w14:paraId="126EAD0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3AF15889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2704 Бензин (нефтяной, малосернистый) /в пересчете на углерод/ (60)</w:t>
      </w:r>
    </w:p>
    <w:p w14:paraId="57DE5BEE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Удельное выделение ЗВ, г/кг ремонтного материала (табл.4.7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Q = </w:t>
      </w:r>
      <w:r w:rsidRPr="00FB1D74">
        <w:rPr>
          <w:b/>
          <w:color w:val="000000"/>
          <w:sz w:val="22"/>
          <w:szCs w:val="22"/>
        </w:rPr>
        <w:t>900</w:t>
      </w:r>
    </w:p>
    <w:p w14:paraId="0879A357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выброс, т/год (4.25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Q * B * 10 ^ -6 = </w:t>
      </w:r>
      <w:r w:rsidRPr="00FB1D74">
        <w:rPr>
          <w:b/>
          <w:color w:val="000000"/>
          <w:sz w:val="22"/>
          <w:szCs w:val="22"/>
        </w:rPr>
        <w:t>900 * 5 * 10 ^ -6 = 0.0045</w:t>
      </w:r>
    </w:p>
    <w:p w14:paraId="3D7BE6F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Максимальный разовый выброс, г/с (4.26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_G_ = Q * B1 / (T * 3600) = </w:t>
      </w:r>
      <w:r w:rsidRPr="00FB1D74">
        <w:rPr>
          <w:b/>
          <w:color w:val="000000"/>
          <w:sz w:val="22"/>
          <w:szCs w:val="22"/>
        </w:rPr>
        <w:t>900 * 0.03 / (0.35 * 3600) = 0.02143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339"/>
        <w:gridCol w:w="1469"/>
        <w:gridCol w:w="1869"/>
      </w:tblGrid>
      <w:tr w:rsidR="00FB1D74" w:rsidRPr="00FB1D74" w14:paraId="0DBA9BD3" w14:textId="77777777" w:rsidTr="00FB1D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91EF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4F7F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9487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CD45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60887E73" w14:textId="77777777" w:rsidTr="00FB1D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934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0330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7896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Сера диоксид (526)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E70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8.12000E-9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33B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0.000000054</w:t>
            </w:r>
          </w:p>
        </w:tc>
      </w:tr>
      <w:tr w:rsidR="00FB1D74" w:rsidRPr="00FB1D74" w14:paraId="5A7226DD" w14:textId="77777777" w:rsidTr="00FB1D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E2B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38C9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65D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2.706E-9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B57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0.000000018</w:t>
            </w:r>
          </w:p>
        </w:tc>
      </w:tr>
      <w:tr w:rsidR="00FB1D74" w:rsidRPr="00FB1D74" w14:paraId="139475F3" w14:textId="77777777" w:rsidTr="00FB1D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D28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2704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B5D3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Бензин (нефтяной, малосернистый) /в пересчете на углерод/ (60)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65D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0.02143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1BF5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0.0045</w:t>
            </w:r>
          </w:p>
        </w:tc>
      </w:tr>
    </w:tbl>
    <w:p w14:paraId="611675CF" w14:textId="77777777" w:rsidR="00FB1D74" w:rsidRDefault="00FB1D74" w:rsidP="002E3AA4">
      <w:pPr>
        <w:rPr>
          <w:b/>
          <w:i/>
          <w:color w:val="000000"/>
          <w:sz w:val="22"/>
        </w:rPr>
      </w:pPr>
    </w:p>
    <w:p w14:paraId="1A42ECF7" w14:textId="77777777" w:rsidR="00FB1D74" w:rsidRDefault="00FB1D74" w:rsidP="002E3AA4">
      <w:pPr>
        <w:rPr>
          <w:b/>
          <w:i/>
          <w:color w:val="000000"/>
          <w:sz w:val="22"/>
        </w:rPr>
      </w:pPr>
    </w:p>
    <w:p w14:paraId="7CB2F4C5" w14:textId="77777777" w:rsidR="00FB1D74" w:rsidRPr="00BE012F" w:rsidRDefault="00FB1D74" w:rsidP="002E3AA4">
      <w:pPr>
        <w:rPr>
          <w:b/>
          <w:i/>
          <w:color w:val="000000"/>
          <w:sz w:val="22"/>
        </w:rPr>
      </w:pPr>
    </w:p>
    <w:p w14:paraId="4C398272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0005, Вытяжная труба</w:t>
      </w:r>
    </w:p>
    <w:p w14:paraId="32215954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0005 03, Станок сверлильный</w:t>
      </w:r>
    </w:p>
    <w:p w14:paraId="1CE199F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409DB0D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07738C4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75E6C425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5D81F908" w14:textId="77777777" w:rsidR="002E3AA4" w:rsidRPr="00BE012F" w:rsidRDefault="002E3AA4" w:rsidP="002E3AA4">
      <w:pPr>
        <w:rPr>
          <w:color w:val="000000"/>
          <w:sz w:val="22"/>
        </w:rPr>
      </w:pPr>
    </w:p>
    <w:p w14:paraId="30513B7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чугуна</w:t>
      </w:r>
    </w:p>
    <w:p w14:paraId="18AF7B9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10BD874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0D4CE00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7108C09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станков: Сверлильные станки</w:t>
      </w:r>
    </w:p>
    <w:p w14:paraId="61ED79A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528</w:t>
      </w:r>
    </w:p>
    <w:p w14:paraId="1AB8CF1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3539CB8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4792EBFC" w14:textId="77777777" w:rsidR="002E3AA4" w:rsidRPr="00BE012F" w:rsidRDefault="002E3AA4" w:rsidP="002E3AA4">
      <w:pPr>
        <w:rPr>
          <w:b/>
          <w:color w:val="000000"/>
        </w:rPr>
      </w:pPr>
    </w:p>
    <w:p w14:paraId="7C618DC2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170038A7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91BB34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г/c (табл. 4),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0.0011</w:t>
      </w:r>
    </w:p>
    <w:p w14:paraId="46FDB50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072CE2B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0.0011 · 528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0.000418</w:t>
      </w:r>
    </w:p>
    <w:p w14:paraId="56E4FD2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0.0011 · 1 = 0.00022</w:t>
      </w:r>
    </w:p>
    <w:p w14:paraId="23EDF16F" w14:textId="77777777" w:rsidR="002E3AA4" w:rsidRPr="00BE012F" w:rsidRDefault="002E3AA4" w:rsidP="002E3AA4">
      <w:pPr>
        <w:rPr>
          <w:b/>
          <w:color w:val="000000"/>
        </w:rPr>
      </w:pPr>
    </w:p>
    <w:p w14:paraId="0355546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0C66286E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F4F5" w14:textId="4629BABC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0D34" w14:textId="49ED8FAB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788D" w14:textId="39AD7700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B262" w14:textId="4EBB19B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2A4C94DF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1F4C0" w14:textId="56F7EABA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72BB0" w14:textId="7FF4D8DA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3D2C9" w14:textId="6F3029FD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264F" w14:textId="25C7C66C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0.000418</w:t>
            </w:r>
          </w:p>
        </w:tc>
      </w:tr>
    </w:tbl>
    <w:p w14:paraId="729BC1C0" w14:textId="7A53FE72" w:rsidR="002E3AA4" w:rsidRPr="00BE012F" w:rsidRDefault="002E3AA4" w:rsidP="002E3AA4">
      <w:pPr>
        <w:rPr>
          <w:color w:val="000000"/>
          <w:sz w:val="22"/>
        </w:rPr>
      </w:pPr>
    </w:p>
    <w:p w14:paraId="09598985" w14:textId="77777777" w:rsidR="002E3AA4" w:rsidRPr="00BE012F" w:rsidRDefault="002E3AA4" w:rsidP="002E3AA4">
      <w:pPr>
        <w:rPr>
          <w:color w:val="000000"/>
          <w:sz w:val="22"/>
        </w:rPr>
      </w:pPr>
    </w:p>
    <w:p w14:paraId="1E7ADB1D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0005, Вытяжная труба</w:t>
      </w:r>
    </w:p>
    <w:p w14:paraId="03086747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0005 04, Станок сверлильный</w:t>
      </w:r>
    </w:p>
    <w:p w14:paraId="5853606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3DCEEAC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134DB16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4C1981C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7DD133FA" w14:textId="77777777" w:rsidR="002E3AA4" w:rsidRPr="00BE012F" w:rsidRDefault="002E3AA4" w:rsidP="002E3AA4">
      <w:pPr>
        <w:rPr>
          <w:color w:val="000000"/>
          <w:sz w:val="22"/>
        </w:rPr>
      </w:pPr>
    </w:p>
    <w:p w14:paraId="40ECB56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чугуна</w:t>
      </w:r>
    </w:p>
    <w:p w14:paraId="780000C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2562E93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637C1B2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lastRenderedPageBreak/>
        <w:t>Технологическая операция: Обработка резанием чугунных деталей</w:t>
      </w:r>
    </w:p>
    <w:p w14:paraId="0A1FD82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станков: Сверлильные станки</w:t>
      </w:r>
    </w:p>
    <w:p w14:paraId="5F4593C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528</w:t>
      </w:r>
    </w:p>
    <w:p w14:paraId="573E45A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22D852A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5E24AB93" w14:textId="77777777" w:rsidR="002E3AA4" w:rsidRPr="00BE012F" w:rsidRDefault="002E3AA4" w:rsidP="002E3AA4">
      <w:pPr>
        <w:rPr>
          <w:b/>
          <w:color w:val="000000"/>
        </w:rPr>
      </w:pPr>
    </w:p>
    <w:p w14:paraId="38FFBBDD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6130FF80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49F5335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г/c (табл. 4),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0.0011</w:t>
      </w:r>
    </w:p>
    <w:p w14:paraId="54AB56F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5A903ED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0.0011 · 528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0.000418</w:t>
      </w:r>
    </w:p>
    <w:p w14:paraId="0777A34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0.0011 · 1 = 0.00022</w:t>
      </w:r>
    </w:p>
    <w:p w14:paraId="2770EF24" w14:textId="77777777" w:rsidR="002E3AA4" w:rsidRPr="00BE012F" w:rsidRDefault="002E3AA4" w:rsidP="002E3AA4">
      <w:pPr>
        <w:rPr>
          <w:b/>
          <w:color w:val="000000"/>
        </w:rPr>
      </w:pPr>
    </w:p>
    <w:p w14:paraId="4C54966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69E79D78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1194" w14:textId="7590E267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4BE9" w14:textId="524A7324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E7E9" w14:textId="0D30114F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AD50" w14:textId="0814C664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6A5EE510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E838A" w14:textId="558677D8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44E2" w14:textId="22B07BED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486B1" w14:textId="678F007F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000D" w14:textId="7412FA53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0.000418</w:t>
            </w:r>
          </w:p>
        </w:tc>
      </w:tr>
    </w:tbl>
    <w:p w14:paraId="235C7833" w14:textId="3292FF30" w:rsidR="002E3AA4" w:rsidRPr="00BE012F" w:rsidRDefault="002E3AA4" w:rsidP="002E3AA4">
      <w:pPr>
        <w:rPr>
          <w:color w:val="000000"/>
          <w:sz w:val="22"/>
        </w:rPr>
      </w:pPr>
    </w:p>
    <w:p w14:paraId="0162369E" w14:textId="77777777" w:rsidR="002E3AA4" w:rsidRPr="00BE012F" w:rsidRDefault="002E3AA4" w:rsidP="002E3AA4">
      <w:pPr>
        <w:rPr>
          <w:color w:val="000000"/>
          <w:sz w:val="22"/>
        </w:rPr>
      </w:pPr>
    </w:p>
    <w:p w14:paraId="2742C5A9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0005, Вытяжная труба</w:t>
      </w:r>
    </w:p>
    <w:p w14:paraId="3C3238F6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0005 05, Станок заточной</w:t>
      </w:r>
    </w:p>
    <w:p w14:paraId="7B705D4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4F82F40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34C6F34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7A284F3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48EF6F51" w14:textId="77777777" w:rsidR="002E3AA4" w:rsidRPr="00BE012F" w:rsidRDefault="002E3AA4" w:rsidP="002E3AA4">
      <w:pPr>
        <w:rPr>
          <w:color w:val="000000"/>
          <w:sz w:val="22"/>
        </w:rPr>
      </w:pPr>
    </w:p>
    <w:p w14:paraId="001AAFD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металлов</w:t>
      </w:r>
    </w:p>
    <w:p w14:paraId="23BE7EB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115A847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68CD7C2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оборудования: Заточные станки, с диаметром шлифовального круга - 100 мм</w:t>
      </w:r>
    </w:p>
    <w:p w14:paraId="643E988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528</w:t>
      </w:r>
    </w:p>
    <w:p w14:paraId="7D81B73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2F74F9F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771FE655" w14:textId="77777777" w:rsidR="002E3AA4" w:rsidRPr="00BE012F" w:rsidRDefault="002E3AA4" w:rsidP="002E3AA4">
      <w:pPr>
        <w:rPr>
          <w:b/>
          <w:color w:val="000000"/>
        </w:rPr>
      </w:pPr>
    </w:p>
    <w:p w14:paraId="75036E5B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BE012F">
        <w:rPr>
          <w:b/>
          <w:i/>
          <w:color w:val="000000"/>
          <w:u w:val="single"/>
        </w:rPr>
        <w:t>Монокорунд</w:t>
      </w:r>
      <w:proofErr w:type="spellEnd"/>
      <w:r w:rsidRPr="00BE012F">
        <w:rPr>
          <w:b/>
          <w:i/>
          <w:color w:val="000000"/>
          <w:u w:val="single"/>
        </w:rPr>
        <w:t>) (1027*)</w:t>
      </w:r>
    </w:p>
    <w:p w14:paraId="5F0BF179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5FE6728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0.004</w:t>
      </w:r>
    </w:p>
    <w:p w14:paraId="0381771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1AFB064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0.004 · 528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0.00152</w:t>
      </w:r>
    </w:p>
    <w:p w14:paraId="1FECD63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0.004 · 1 = 0.0008</w:t>
      </w:r>
    </w:p>
    <w:p w14:paraId="161DBB2E" w14:textId="77777777" w:rsidR="002E3AA4" w:rsidRPr="00BE012F" w:rsidRDefault="002E3AA4" w:rsidP="002E3AA4">
      <w:pPr>
        <w:rPr>
          <w:b/>
          <w:color w:val="000000"/>
        </w:rPr>
      </w:pPr>
    </w:p>
    <w:p w14:paraId="2ECD1240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56FD590C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060776C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0.006</w:t>
      </w:r>
    </w:p>
    <w:p w14:paraId="633BC32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15E4B9F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0.006 · 528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0.00228</w:t>
      </w:r>
    </w:p>
    <w:p w14:paraId="3C1C24F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0.006 · 1 = 0.0012</w:t>
      </w:r>
    </w:p>
    <w:p w14:paraId="374744E3" w14:textId="77777777" w:rsidR="002E3AA4" w:rsidRPr="00BE012F" w:rsidRDefault="002E3AA4" w:rsidP="002E3AA4">
      <w:pPr>
        <w:rPr>
          <w:b/>
          <w:color w:val="000000"/>
        </w:rPr>
      </w:pPr>
    </w:p>
    <w:p w14:paraId="2C1F7B5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1846597D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D934" w14:textId="5DE3E0A8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6FD7" w14:textId="0A2E7B7B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5DAD" w14:textId="3443C71F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9621" w14:textId="273AB4E6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6EDBABCF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7106C" w14:textId="7C5B18C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E2F6" w14:textId="4DD2C92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EE80" w14:textId="2A7B0FC5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29D5C" w14:textId="4E18BA0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0.00228</w:t>
            </w:r>
          </w:p>
        </w:tc>
      </w:tr>
      <w:tr w:rsidR="002E3AA4" w:rsidRPr="00BE012F" w14:paraId="4FFE7DEE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B0E90" w14:textId="7131F085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8C18" w14:textId="23E50F16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BE012F">
              <w:rPr>
                <w:color w:val="000000"/>
                <w:sz w:val="22"/>
              </w:rPr>
              <w:t>Монокорунд</w:t>
            </w:r>
            <w:proofErr w:type="spellEnd"/>
            <w:r w:rsidRPr="00BE012F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D5021" w14:textId="258080B5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F2E8" w14:textId="4DD65EB1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0.00152</w:t>
            </w:r>
          </w:p>
        </w:tc>
      </w:tr>
    </w:tbl>
    <w:p w14:paraId="6467FAB4" w14:textId="442A76E1" w:rsidR="002E3AA4" w:rsidRPr="00BE012F" w:rsidRDefault="002E3AA4" w:rsidP="002E3AA4">
      <w:pPr>
        <w:rPr>
          <w:color w:val="000000"/>
          <w:sz w:val="22"/>
        </w:rPr>
      </w:pPr>
    </w:p>
    <w:p w14:paraId="6ACBB652" w14:textId="77777777" w:rsidR="002E3AA4" w:rsidRPr="00BE012F" w:rsidRDefault="002E3AA4" w:rsidP="002E3AA4">
      <w:pPr>
        <w:rPr>
          <w:color w:val="000000"/>
          <w:sz w:val="22"/>
        </w:rPr>
      </w:pPr>
    </w:p>
    <w:p w14:paraId="3D158BF0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0005, Вытяжная труба</w:t>
      </w:r>
    </w:p>
    <w:p w14:paraId="4C47DA80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0005 06, Станок расточной</w:t>
      </w:r>
    </w:p>
    <w:p w14:paraId="4E68605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113A6B5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117528E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3471213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7C125DBA" w14:textId="77777777" w:rsidR="002E3AA4" w:rsidRPr="00BE012F" w:rsidRDefault="002E3AA4" w:rsidP="002E3AA4">
      <w:pPr>
        <w:rPr>
          <w:color w:val="000000"/>
          <w:sz w:val="22"/>
        </w:rPr>
      </w:pPr>
    </w:p>
    <w:p w14:paraId="656E0E7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чугуна</w:t>
      </w:r>
    </w:p>
    <w:p w14:paraId="6168539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0AEEAE0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304AD0E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46B0B19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станков: Расточные станки</w:t>
      </w:r>
    </w:p>
    <w:p w14:paraId="3A72980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40</w:t>
      </w:r>
    </w:p>
    <w:p w14:paraId="680DB07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64EE917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364F344F" w14:textId="77777777" w:rsidR="002E3AA4" w:rsidRPr="00BE012F" w:rsidRDefault="002E3AA4" w:rsidP="002E3AA4">
      <w:pPr>
        <w:rPr>
          <w:b/>
          <w:color w:val="000000"/>
        </w:rPr>
      </w:pPr>
    </w:p>
    <w:p w14:paraId="05EFEDC4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57F3D2AE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0C69EFA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г/c (табл. 4),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0.0021</w:t>
      </w:r>
    </w:p>
    <w:p w14:paraId="75CF621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4BE7895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0.0021 · 40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0.0000605</w:t>
      </w:r>
    </w:p>
    <w:p w14:paraId="72FFF88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0.0021 · 1 = 0.00042</w:t>
      </w:r>
    </w:p>
    <w:p w14:paraId="5E6238AA" w14:textId="77777777" w:rsidR="002E3AA4" w:rsidRPr="00BE012F" w:rsidRDefault="002E3AA4" w:rsidP="002E3AA4">
      <w:pPr>
        <w:rPr>
          <w:b/>
          <w:color w:val="000000"/>
        </w:rPr>
      </w:pPr>
    </w:p>
    <w:p w14:paraId="108FAA7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6204D98B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7CD7" w14:textId="6F1AA3C7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1E66" w14:textId="6C09F3EA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DDCF" w14:textId="54DF4421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353B" w14:textId="14458407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412459D1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9F08" w14:textId="2A966D2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CC99" w14:textId="67E592C2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E97E" w14:textId="6D3BFB69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0.00042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4D6E" w14:textId="3128CA4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0.0000605</w:t>
            </w:r>
          </w:p>
        </w:tc>
      </w:tr>
    </w:tbl>
    <w:p w14:paraId="56A8BE78" w14:textId="7924B70F" w:rsidR="002E3AA4" w:rsidRPr="00BE012F" w:rsidRDefault="002E3AA4" w:rsidP="002E3AA4">
      <w:pPr>
        <w:rPr>
          <w:color w:val="000000"/>
          <w:sz w:val="22"/>
        </w:rPr>
      </w:pPr>
    </w:p>
    <w:p w14:paraId="05E613C2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0005,Вытяжная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труба</w:t>
      </w:r>
    </w:p>
    <w:p w14:paraId="6690AC77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выделения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010,Медницкие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работы</w:t>
      </w:r>
    </w:p>
    <w:p w14:paraId="57352F27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2E5ECC2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Список литературы:</w:t>
      </w:r>
    </w:p>
    <w:p w14:paraId="05C9C31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1. Методика расчета выбросов загрязняющих веществ от автотранспортных предприятий (раздел 4.10. Медницкие работы) Приложение №3 к Приказу Министра охраны окружающей среды Республики Казахстан от 18.04.2008 №100-п</w:t>
      </w:r>
    </w:p>
    <w:p w14:paraId="284F010F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79E867E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РАСЧЕТ ВЫБРОСОВ ЗВ ПРИ ПРОВЕДЕНИИ МЕДНИЦКИХ РАБОТ</w:t>
      </w:r>
    </w:p>
    <w:p w14:paraId="63E6DF62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2B14A41F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Вид выполняемых работ: Пайка паяльниками с косвенным нагревом</w:t>
      </w:r>
    </w:p>
    <w:p w14:paraId="51E8F3D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Марка применяемого материала: Оловянно-свинцовые припои (</w:t>
      </w:r>
      <w:proofErr w:type="spellStart"/>
      <w:r w:rsidRPr="00FB1D74">
        <w:rPr>
          <w:color w:val="000000"/>
          <w:sz w:val="22"/>
          <w:szCs w:val="22"/>
        </w:rPr>
        <w:t>безсурьмянистые</w:t>
      </w:r>
      <w:proofErr w:type="spellEnd"/>
      <w:r w:rsidRPr="00FB1D74">
        <w:rPr>
          <w:color w:val="000000"/>
          <w:sz w:val="22"/>
          <w:szCs w:val="22"/>
        </w:rPr>
        <w:t>) ПОС-30, 40, 60, 70</w:t>
      </w:r>
    </w:p>
    <w:p w14:paraId="70DFF40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"Чистое" время работы оборудования, час/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T = </w:t>
      </w:r>
      <w:r w:rsidRPr="00FB1D74">
        <w:rPr>
          <w:b/>
          <w:color w:val="000000"/>
          <w:sz w:val="22"/>
          <w:szCs w:val="22"/>
        </w:rPr>
        <w:t>220</w:t>
      </w:r>
    </w:p>
    <w:p w14:paraId="5AA241E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Количество израсходованного припоя за год,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 = </w:t>
      </w:r>
      <w:r w:rsidRPr="00FB1D74">
        <w:rPr>
          <w:b/>
          <w:color w:val="000000"/>
          <w:sz w:val="22"/>
          <w:szCs w:val="22"/>
        </w:rPr>
        <w:t>20</w:t>
      </w:r>
    </w:p>
    <w:p w14:paraId="1DC6468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5A8D8C0D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0184 Свинец и его неорганические соединения /в пересчете на свинец/ (523)</w:t>
      </w:r>
    </w:p>
    <w:p w14:paraId="0342C01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Удельное выделение ЗВ, г/кг(табл.4.8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Q = </w:t>
      </w:r>
      <w:r w:rsidRPr="00FB1D74">
        <w:rPr>
          <w:b/>
          <w:color w:val="000000"/>
          <w:sz w:val="22"/>
          <w:szCs w:val="22"/>
        </w:rPr>
        <w:t>0.51</w:t>
      </w:r>
    </w:p>
    <w:p w14:paraId="32D0056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выброс, т/год (4.28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Q * M * 10 ^ -6 = </w:t>
      </w:r>
      <w:r w:rsidRPr="00FB1D74">
        <w:rPr>
          <w:b/>
          <w:color w:val="000000"/>
          <w:sz w:val="22"/>
          <w:szCs w:val="22"/>
        </w:rPr>
        <w:t>0.51 * 20 * 10 ^ -6 = 0.0000102</w:t>
      </w:r>
    </w:p>
    <w:p w14:paraId="716B179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lastRenderedPageBreak/>
        <w:t xml:space="preserve">Максимальный разовый выброс ЗВ, г/с (4.31) , </w:t>
      </w:r>
      <w:r w:rsidRPr="00FB1D74">
        <w:rPr>
          <w:b/>
          <w:i/>
          <w:color w:val="000000"/>
          <w:sz w:val="22"/>
          <w:szCs w:val="22"/>
        </w:rPr>
        <w:t xml:space="preserve">_G_ = (_M_ * 10 ^ 6) / (T * 3600) = </w:t>
      </w:r>
      <w:r w:rsidRPr="00FB1D74">
        <w:rPr>
          <w:b/>
          <w:color w:val="000000"/>
          <w:sz w:val="22"/>
          <w:szCs w:val="22"/>
        </w:rPr>
        <w:t>(0.0000102 * 10 ^ 6) / (220 * 3600) = 0.00001288</w:t>
      </w:r>
    </w:p>
    <w:p w14:paraId="34757D16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1A4C7E80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0168 Олово оксид /в пересчете на олово/ (454)</w:t>
      </w:r>
    </w:p>
    <w:p w14:paraId="039DAF3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Удельное выделение ЗВ, г/кг(табл.4.8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Q = </w:t>
      </w:r>
      <w:r w:rsidRPr="00FB1D74">
        <w:rPr>
          <w:b/>
          <w:color w:val="000000"/>
          <w:sz w:val="22"/>
          <w:szCs w:val="22"/>
        </w:rPr>
        <w:t>0.28</w:t>
      </w:r>
    </w:p>
    <w:p w14:paraId="5358C6F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выброс, т/год (4.28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Q * M * 10 ^ -6 = </w:t>
      </w:r>
      <w:r w:rsidRPr="00FB1D74">
        <w:rPr>
          <w:b/>
          <w:color w:val="000000"/>
          <w:sz w:val="22"/>
          <w:szCs w:val="22"/>
        </w:rPr>
        <w:t>0.28 * 20 * 10 ^ -6 = 0.0000056</w:t>
      </w:r>
    </w:p>
    <w:p w14:paraId="0FD5218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разовый выброс ЗВ, г/с (4.31) , </w:t>
      </w:r>
      <w:r w:rsidRPr="00FB1D74">
        <w:rPr>
          <w:b/>
          <w:i/>
          <w:color w:val="000000"/>
          <w:sz w:val="22"/>
          <w:szCs w:val="22"/>
        </w:rPr>
        <w:t xml:space="preserve">_G_ = (_M_ * 10 ^ 6) / (T * 3600) = </w:t>
      </w:r>
      <w:r w:rsidRPr="00FB1D74">
        <w:rPr>
          <w:b/>
          <w:color w:val="000000"/>
          <w:sz w:val="22"/>
          <w:szCs w:val="22"/>
        </w:rPr>
        <w:t>(0.0000056 * 10 ^ 6) / (220 * 3600) = 0.00000707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44A88053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3726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A297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6961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5EB8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11383CF1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D4E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0168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941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Олово оксид /в пересчете на олово/ (454)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0F5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0.00000707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5B2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0.0000056</w:t>
            </w:r>
          </w:p>
        </w:tc>
      </w:tr>
      <w:tr w:rsidR="00FB1D74" w:rsidRPr="00FB1D74" w14:paraId="35C7631C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A57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0184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B89B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Свинец и его неорганические соединения /в пересчете на свинец/ (523)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C00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0.00001288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2BA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0.0000102</w:t>
            </w:r>
          </w:p>
        </w:tc>
      </w:tr>
    </w:tbl>
    <w:p w14:paraId="4492E00A" w14:textId="77777777" w:rsidR="002E3AA4" w:rsidRPr="00BE012F" w:rsidRDefault="002E3AA4" w:rsidP="002E3AA4">
      <w:pPr>
        <w:rPr>
          <w:color w:val="000000"/>
          <w:sz w:val="22"/>
        </w:rPr>
      </w:pPr>
    </w:p>
    <w:p w14:paraId="79F1A8A5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0005,Вытяжная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труба</w:t>
      </w:r>
    </w:p>
    <w:p w14:paraId="46DFBF26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выделения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011,Зарядка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аккумуляторов</w:t>
      </w:r>
    </w:p>
    <w:p w14:paraId="10B4DC5D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0576A12C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РАСЧЕТ ВЫБРОСОВ ЗВ ОТ АККУМУЛЯТОРНОГО УЧАСТКА</w:t>
      </w:r>
    </w:p>
    <w:p w14:paraId="3311D01B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4D695B5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Список литературы:</w:t>
      </w:r>
    </w:p>
    <w:p w14:paraId="5DE2405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1. Методика расчета выбросов загрязняющих веществ от автотранспортных предприятий. п. 4.6 Аккумуляторные работы Приложение №3 к Приказу Министра охраны окружающей среды Республики Казахстан от 18.04.2008 №100-п</w:t>
      </w:r>
    </w:p>
    <w:p w14:paraId="4BCC4A96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775640A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Технологический процесс: Зарядка аккумуляторных батарей</w:t>
      </w:r>
    </w:p>
    <w:p w14:paraId="42FBDAB4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53020B8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Тип электролита: Серная кислота</w:t>
      </w:r>
    </w:p>
    <w:p w14:paraId="1080EF3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Номинальная емкость батареи данного типа, А*</w:t>
      </w:r>
      <w:proofErr w:type="gramStart"/>
      <w:r w:rsidRPr="00FB1D74">
        <w:rPr>
          <w:color w:val="000000"/>
          <w:sz w:val="22"/>
          <w:szCs w:val="22"/>
        </w:rPr>
        <w:t>ч.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Q1 = </w:t>
      </w:r>
      <w:r w:rsidRPr="00FB1D74">
        <w:rPr>
          <w:b/>
          <w:color w:val="000000"/>
          <w:sz w:val="22"/>
          <w:szCs w:val="22"/>
        </w:rPr>
        <w:t>190</w:t>
      </w:r>
    </w:p>
    <w:p w14:paraId="3D66F60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Количество проведенных зарядов за 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A1 = </w:t>
      </w:r>
      <w:r w:rsidRPr="00FB1D74">
        <w:rPr>
          <w:b/>
          <w:color w:val="000000"/>
          <w:sz w:val="22"/>
          <w:szCs w:val="22"/>
        </w:rPr>
        <w:t>610</w:t>
      </w:r>
    </w:p>
    <w:p w14:paraId="31F8BEC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Максимальное количество батарей, присоединяемых одновременно к зарядному </w:t>
      </w:r>
      <w:proofErr w:type="gramStart"/>
      <w:r w:rsidRPr="00FB1D74">
        <w:rPr>
          <w:color w:val="000000"/>
          <w:sz w:val="22"/>
          <w:szCs w:val="22"/>
        </w:rPr>
        <w:t>устройству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N1 = </w:t>
      </w:r>
      <w:r w:rsidRPr="00FB1D74">
        <w:rPr>
          <w:b/>
          <w:color w:val="000000"/>
          <w:sz w:val="22"/>
          <w:szCs w:val="22"/>
        </w:rPr>
        <w:t>2</w:t>
      </w:r>
    </w:p>
    <w:p w14:paraId="2EBBFBD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Цикл проведения зарядки в день, </w:t>
      </w:r>
      <w:proofErr w:type="gramStart"/>
      <w:r w:rsidRPr="00FB1D74">
        <w:rPr>
          <w:color w:val="000000"/>
          <w:sz w:val="22"/>
          <w:szCs w:val="22"/>
        </w:rPr>
        <w:t>ч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T = </w:t>
      </w:r>
      <w:r w:rsidRPr="00FB1D74">
        <w:rPr>
          <w:b/>
          <w:color w:val="000000"/>
          <w:sz w:val="22"/>
          <w:szCs w:val="22"/>
        </w:rPr>
        <w:t>12</w:t>
      </w:r>
    </w:p>
    <w:p w14:paraId="7CBA14C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09BB87FC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0322 Серная кислота (527)</w:t>
      </w:r>
    </w:p>
    <w:p w14:paraId="7A5C8DD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Удельное выделение серной кислоты, мг/</w:t>
      </w:r>
      <w:proofErr w:type="spellStart"/>
      <w:proofErr w:type="gramStart"/>
      <w:r w:rsidRPr="00FB1D74">
        <w:rPr>
          <w:color w:val="000000"/>
          <w:sz w:val="22"/>
          <w:szCs w:val="22"/>
        </w:rPr>
        <w:t>а.ч</w:t>
      </w:r>
      <w:proofErr w:type="spellEnd"/>
      <w:proofErr w:type="gramEnd"/>
      <w:r w:rsidRPr="00FB1D74">
        <w:rPr>
          <w:color w:val="000000"/>
          <w:sz w:val="22"/>
          <w:szCs w:val="22"/>
        </w:rPr>
        <w:t xml:space="preserve"> , </w:t>
      </w:r>
      <w:r w:rsidRPr="00FB1D74">
        <w:rPr>
          <w:b/>
          <w:i/>
          <w:color w:val="000000"/>
          <w:sz w:val="22"/>
          <w:szCs w:val="22"/>
        </w:rPr>
        <w:t xml:space="preserve">Q = </w:t>
      </w:r>
      <w:r w:rsidRPr="00FB1D74">
        <w:rPr>
          <w:b/>
          <w:color w:val="000000"/>
          <w:sz w:val="22"/>
          <w:szCs w:val="22"/>
        </w:rPr>
        <w:t>1</w:t>
      </w:r>
    </w:p>
    <w:p w14:paraId="4BBB1D6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выброс, т/год (4.19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0.9 * Q * Q1 * A1 / 10 ^ 9 = </w:t>
      </w:r>
      <w:r w:rsidRPr="00FB1D74">
        <w:rPr>
          <w:b/>
          <w:color w:val="000000"/>
          <w:sz w:val="22"/>
          <w:szCs w:val="22"/>
        </w:rPr>
        <w:t>0.9 * 1 * 190 * 610 / 10 ^ 9 = 0.0001043</w:t>
      </w:r>
    </w:p>
    <w:p w14:paraId="64646C4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за день, т/день (4.20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MSYT = 0.9 * Q * (Q1 * N1) * 10 ^ -9 = </w:t>
      </w:r>
      <w:r w:rsidRPr="00FB1D74">
        <w:rPr>
          <w:b/>
          <w:color w:val="000000"/>
          <w:sz w:val="22"/>
          <w:szCs w:val="22"/>
        </w:rPr>
        <w:t>0.9 * 1 * (190 * 2) * 10 ^ -9 = 0.000000342</w:t>
      </w:r>
    </w:p>
    <w:p w14:paraId="7B9BF5C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Максимальный разовый выброс, г/с (4.21</w:t>
      </w:r>
      <w:proofErr w:type="gramStart"/>
      <w:r w:rsidRPr="00FB1D74">
        <w:rPr>
          <w:color w:val="000000"/>
          <w:sz w:val="22"/>
          <w:szCs w:val="22"/>
        </w:rPr>
        <w:t>)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_G_ = MSYT * 10 ^ 6 / (3600 * T) = </w:t>
      </w:r>
      <w:r w:rsidRPr="00FB1D74">
        <w:rPr>
          <w:b/>
          <w:color w:val="000000"/>
          <w:sz w:val="22"/>
          <w:szCs w:val="22"/>
        </w:rPr>
        <w:t>0.000000342 * 10 ^ 6 / (3600 * 12) = 0.00000792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9"/>
        <w:gridCol w:w="5339"/>
        <w:gridCol w:w="1469"/>
        <w:gridCol w:w="1867"/>
      </w:tblGrid>
      <w:tr w:rsidR="00FB1D74" w:rsidRPr="00FB1D74" w14:paraId="6AA5BE75" w14:textId="77777777" w:rsidTr="00FB1D7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CBE6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07DB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131C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D5A4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1716F6FF" w14:textId="77777777" w:rsidTr="00FB1D7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6C1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0322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832C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Серная кислота (527)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208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0.00000792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AF7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0.0001043</w:t>
            </w:r>
          </w:p>
        </w:tc>
      </w:tr>
    </w:tbl>
    <w:p w14:paraId="76C74DEE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0AE68AA7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673D252F" w14:textId="77777777" w:rsidR="002E3AA4" w:rsidRPr="00BE012F" w:rsidRDefault="002E3AA4" w:rsidP="002E3AA4">
      <w:pPr>
        <w:rPr>
          <w:b/>
          <w:bCs/>
          <w:color w:val="000000"/>
          <w:sz w:val="22"/>
        </w:rPr>
      </w:pPr>
    </w:p>
    <w:p w14:paraId="35A5ABE2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0005, Вытяжная труба</w:t>
      </w:r>
    </w:p>
    <w:p w14:paraId="6EED5E7A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0005 12, Резка металла</w:t>
      </w:r>
    </w:p>
    <w:p w14:paraId="11776D8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686D235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Методика расчета выбросов загрязняющих веществ в атмосферу</w:t>
      </w:r>
    </w:p>
    <w:p w14:paraId="5D99E1D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 механической обработке металлов (по величинам удельных</w:t>
      </w:r>
    </w:p>
    <w:p w14:paraId="3164460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выбросов). РНД 211.2.02.06-2004. Астана, 2005</w:t>
      </w:r>
    </w:p>
    <w:p w14:paraId="2848199C" w14:textId="77777777" w:rsidR="002E3AA4" w:rsidRPr="00BE012F" w:rsidRDefault="002E3AA4" w:rsidP="002E3AA4">
      <w:pPr>
        <w:rPr>
          <w:color w:val="000000"/>
          <w:sz w:val="22"/>
        </w:rPr>
      </w:pPr>
    </w:p>
    <w:p w14:paraId="59832B6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Технология обработки: Механическая обработка металлов</w:t>
      </w:r>
    </w:p>
    <w:p w14:paraId="0A9658C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Местный отсос пыли не проводится</w:t>
      </w:r>
    </w:p>
    <w:p w14:paraId="57E0F16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расчета: без охлаждения</w:t>
      </w:r>
    </w:p>
    <w:p w14:paraId="3040A10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оборудования: Обработка деталей из стали: Отрезные станки</w:t>
      </w:r>
    </w:p>
    <w:p w14:paraId="4DEE70B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E012F">
        <w:rPr>
          <w:b/>
          <w:i/>
          <w:color w:val="000000"/>
          <w:sz w:val="22"/>
        </w:rPr>
        <w:t xml:space="preserve">T = </w:t>
      </w:r>
      <w:r w:rsidRPr="00BE012F">
        <w:rPr>
          <w:b/>
          <w:color w:val="000000"/>
        </w:rPr>
        <w:t>720</w:t>
      </w:r>
    </w:p>
    <w:p w14:paraId="570BD2C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Число станков данного типа,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22"/>
          <w:vertAlign w:val="subscript"/>
        </w:rPr>
        <w:t>СТ</w:t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404FFA7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E012F">
        <w:rPr>
          <w:b/>
          <w:i/>
          <w:color w:val="000000"/>
          <w:sz w:val="22"/>
        </w:rPr>
        <w:t>N</w:t>
      </w:r>
      <w:r w:rsidRPr="00BE012F">
        <w:rPr>
          <w:b/>
          <w:i/>
          <w:color w:val="000000"/>
          <w:sz w:val="18"/>
        </w:rPr>
        <w:fldChar w:fldCharType="begin"/>
      </w:r>
      <w:r w:rsidRPr="00BE012F">
        <w:rPr>
          <w:b/>
          <w:i/>
          <w:color w:val="000000"/>
          <w:sz w:val="18"/>
        </w:rPr>
        <w:instrText xml:space="preserve"> EQ \o\ac(\s\do5( СТ  );;\s\up5( MAX)) </w:instrText>
      </w:r>
      <w:r w:rsidRPr="00BE012F">
        <w:rPr>
          <w:b/>
          <w:i/>
          <w:color w:val="000000"/>
          <w:sz w:val="18"/>
        </w:rPr>
        <w:fldChar w:fldCharType="end"/>
      </w:r>
      <w:r w:rsidRPr="00BE012F">
        <w:rPr>
          <w:b/>
          <w:i/>
          <w:color w:val="000000"/>
          <w:sz w:val="22"/>
        </w:rPr>
        <w:t xml:space="preserve"> = </w:t>
      </w:r>
      <w:r w:rsidRPr="00BE012F">
        <w:rPr>
          <w:b/>
          <w:color w:val="000000"/>
        </w:rPr>
        <w:t>1</w:t>
      </w:r>
    </w:p>
    <w:p w14:paraId="1A49139E" w14:textId="77777777" w:rsidR="002E3AA4" w:rsidRPr="00BE012F" w:rsidRDefault="002E3AA4" w:rsidP="002E3AA4">
      <w:pPr>
        <w:rPr>
          <w:b/>
          <w:color w:val="000000"/>
        </w:rPr>
      </w:pPr>
    </w:p>
    <w:p w14:paraId="241FCA9D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2902 Взвешенные частицы (116)</w:t>
      </w:r>
    </w:p>
    <w:p w14:paraId="662D8608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7AAC92F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Удельный выброс, г/с (табл. 1), </w:t>
      </w:r>
      <w:r w:rsidRPr="00BE012F">
        <w:rPr>
          <w:b/>
          <w:i/>
          <w:color w:val="000000"/>
          <w:sz w:val="22"/>
        </w:rPr>
        <w:t xml:space="preserve">Q = </w:t>
      </w:r>
      <w:r w:rsidRPr="00BE012F">
        <w:rPr>
          <w:b/>
          <w:color w:val="000000"/>
        </w:rPr>
        <w:t>0.203</w:t>
      </w:r>
    </w:p>
    <w:p w14:paraId="278E69F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оседания (п. 5.3.2), </w:t>
      </w:r>
      <w:r w:rsidRPr="00BE012F">
        <w:rPr>
          <w:b/>
          <w:i/>
          <w:color w:val="000000"/>
          <w:sz w:val="22"/>
        </w:rPr>
        <w:t xml:space="preserve">K = </w:t>
      </w:r>
      <w:r w:rsidRPr="00BE012F">
        <w:rPr>
          <w:b/>
          <w:color w:val="000000"/>
        </w:rPr>
        <w:t>0.2</w:t>
      </w:r>
    </w:p>
    <w:p w14:paraId="0D6F1D1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(1), </w:t>
      </w:r>
      <w:r w:rsidRPr="00BE012F">
        <w:rPr>
          <w:b/>
          <w:i/>
          <w:color w:val="000000"/>
          <w:sz w:val="22"/>
        </w:rPr>
        <w:t xml:space="preserve">MГОД = </w:t>
      </w:r>
      <w:r w:rsidRPr="00BE012F">
        <w:rPr>
          <w:b/>
          <w:i/>
          <w:color w:val="000000"/>
        </w:rPr>
        <w:t>3600 · K · Q · T · N</w:t>
      </w:r>
      <w:r w:rsidRPr="00BE012F">
        <w:rPr>
          <w:b/>
          <w:i/>
          <w:color w:val="000000"/>
          <w:vertAlign w:val="subscript"/>
        </w:rPr>
        <w:t>СТ</w:t>
      </w:r>
      <w:r w:rsidRPr="00BE012F">
        <w:rPr>
          <w:b/>
          <w:i/>
          <w:color w:val="000000"/>
        </w:rPr>
        <w:t xml:space="preserve"> /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3600 · 0.2 · 0.203 · 720 · 1 /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= 0.1052</w:t>
      </w:r>
    </w:p>
    <w:p w14:paraId="2A1AA34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из разовых выброс, г/с (2), </w:t>
      </w:r>
      <w:r w:rsidRPr="00BE012F">
        <w:rPr>
          <w:b/>
          <w:i/>
          <w:color w:val="000000"/>
          <w:sz w:val="22"/>
        </w:rPr>
        <w:t xml:space="preserve">MСЕК = </w:t>
      </w:r>
      <w:r w:rsidRPr="00BE012F">
        <w:rPr>
          <w:b/>
          <w:i/>
          <w:color w:val="000000"/>
        </w:rPr>
        <w:t>K · Q · N</w:t>
      </w:r>
      <w:r w:rsidRPr="00BE012F">
        <w:rPr>
          <w:b/>
          <w:i/>
          <w:color w:val="000000"/>
          <w:sz w:val="20"/>
        </w:rPr>
        <w:fldChar w:fldCharType="begin"/>
      </w:r>
      <w:r w:rsidRPr="00BE012F">
        <w:rPr>
          <w:b/>
          <w:i/>
          <w:color w:val="000000"/>
          <w:sz w:val="20"/>
        </w:rPr>
        <w:instrText xml:space="preserve"> EQ \o\ac(\s\do6( СТ  );;\s\up6( MAX)) </w:instrText>
      </w:r>
      <w:r w:rsidRPr="00BE012F">
        <w:rPr>
          <w:b/>
          <w:i/>
          <w:color w:val="000000"/>
          <w:sz w:val="20"/>
        </w:rPr>
        <w:fldChar w:fldCharType="end"/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0.2 · 0.203 · 1 = 0.0406</w:t>
      </w:r>
    </w:p>
    <w:p w14:paraId="3E978BEE" w14:textId="77777777" w:rsidR="002E3AA4" w:rsidRPr="00BE012F" w:rsidRDefault="002E3AA4" w:rsidP="002E3AA4">
      <w:pPr>
        <w:rPr>
          <w:b/>
          <w:color w:val="000000"/>
        </w:rPr>
      </w:pPr>
    </w:p>
    <w:p w14:paraId="6A9AF64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4BA34687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FD71" w14:textId="51D58BDF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C42C" w14:textId="0863DA42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A9F2" w14:textId="79B8CD32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7A36" w14:textId="41A4F25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64F998C4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B503B" w14:textId="56668EA4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A639" w14:textId="377AFFF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2BACA" w14:textId="04BAB77F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0.0406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A84F" w14:textId="0A1E33E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0.1052</w:t>
            </w:r>
          </w:p>
        </w:tc>
      </w:tr>
    </w:tbl>
    <w:p w14:paraId="01D660B7" w14:textId="56E00133" w:rsidR="002E3AA4" w:rsidRPr="00BE012F" w:rsidRDefault="002E3AA4" w:rsidP="002E3AA4">
      <w:pPr>
        <w:rPr>
          <w:color w:val="000000"/>
          <w:sz w:val="22"/>
        </w:rPr>
      </w:pPr>
    </w:p>
    <w:p w14:paraId="7679C696" w14:textId="77777777" w:rsidR="002E3AA4" w:rsidRPr="00BE012F" w:rsidRDefault="002E3AA4" w:rsidP="002E3AA4">
      <w:pPr>
        <w:rPr>
          <w:color w:val="000000"/>
          <w:sz w:val="22"/>
        </w:rPr>
      </w:pPr>
    </w:p>
    <w:p w14:paraId="61CBE82A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4CC8CCB5" w14:textId="5CECE82B" w:rsidR="00BE012F" w:rsidRPr="00BE012F" w:rsidRDefault="00BE012F" w:rsidP="00BE012F">
      <w:pPr>
        <w:jc w:val="center"/>
        <w:rPr>
          <w:b/>
          <w:iCs/>
          <w:color w:val="000000"/>
          <w:sz w:val="22"/>
        </w:rPr>
      </w:pPr>
      <w:r w:rsidRPr="00BE012F">
        <w:rPr>
          <w:b/>
          <w:iCs/>
          <w:color w:val="000000"/>
          <w:sz w:val="22"/>
          <w:highlight w:val="cyan"/>
        </w:rPr>
        <w:t>КОТЕЛЬНАЯ</w:t>
      </w:r>
    </w:p>
    <w:p w14:paraId="350FEB63" w14:textId="77777777" w:rsidR="002E3AA4" w:rsidRPr="00BE012F" w:rsidRDefault="002E3AA4" w:rsidP="002E3AA4">
      <w:pPr>
        <w:rPr>
          <w:color w:val="000000"/>
          <w:sz w:val="22"/>
        </w:rPr>
      </w:pPr>
    </w:p>
    <w:p w14:paraId="4B223553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загрязнения: 0007, Дымовая труба</w:t>
      </w:r>
    </w:p>
    <w:p w14:paraId="7D7D0C38" w14:textId="77777777" w:rsidR="002E3AA4" w:rsidRPr="00BE012F" w:rsidRDefault="002E3AA4" w:rsidP="002E3AA4">
      <w:pPr>
        <w:rPr>
          <w:b/>
          <w:bCs/>
          <w:color w:val="000000"/>
          <w:sz w:val="22"/>
        </w:rPr>
      </w:pPr>
      <w:r w:rsidRPr="00BE012F">
        <w:rPr>
          <w:b/>
          <w:bCs/>
          <w:color w:val="000000"/>
          <w:sz w:val="22"/>
        </w:rPr>
        <w:t>Источник выделения: 0007 01, Отопительный котел №2</w:t>
      </w:r>
    </w:p>
    <w:p w14:paraId="6B06156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54757A9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"Сборник методик по расчету выбросов вредных в атмосферу</w:t>
      </w:r>
    </w:p>
    <w:p w14:paraId="7EC96EB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BE012F">
        <w:rPr>
          <w:color w:val="000000"/>
          <w:sz w:val="22"/>
        </w:rPr>
        <w:t>КазЭКОЭКСП</w:t>
      </w:r>
      <w:proofErr w:type="spellEnd"/>
      <w:r w:rsidRPr="00BE012F">
        <w:rPr>
          <w:color w:val="000000"/>
          <w:sz w:val="22"/>
        </w:rPr>
        <w:t>, 1996 г.</w:t>
      </w:r>
    </w:p>
    <w:p w14:paraId="585F250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п.2. Расчет выбросов вредных веществ при сжигании топлива</w:t>
      </w:r>
    </w:p>
    <w:p w14:paraId="3ECF140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 котлах производительностью до 30 т/час</w:t>
      </w:r>
    </w:p>
    <w:p w14:paraId="437AEF93" w14:textId="77777777" w:rsidR="002E3AA4" w:rsidRPr="00BE012F" w:rsidRDefault="002E3AA4" w:rsidP="002E3AA4">
      <w:pPr>
        <w:rPr>
          <w:color w:val="000000"/>
          <w:sz w:val="22"/>
        </w:rPr>
      </w:pPr>
    </w:p>
    <w:p w14:paraId="2745A98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Вид топлива, </w:t>
      </w:r>
      <w:r w:rsidRPr="00BE012F">
        <w:rPr>
          <w:b/>
          <w:i/>
          <w:color w:val="000000"/>
          <w:sz w:val="22"/>
        </w:rPr>
        <w:t xml:space="preserve">K3 = </w:t>
      </w:r>
      <w:r w:rsidRPr="00BE012F">
        <w:rPr>
          <w:b/>
          <w:color w:val="000000"/>
        </w:rPr>
        <w:t>Газ (природный)</w:t>
      </w:r>
    </w:p>
    <w:p w14:paraId="40E9242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3/год, </w:t>
      </w:r>
      <w:r w:rsidRPr="00BE012F">
        <w:rPr>
          <w:b/>
          <w:i/>
          <w:color w:val="000000"/>
          <w:sz w:val="22"/>
        </w:rPr>
        <w:t xml:space="preserve">BT = </w:t>
      </w:r>
      <w:r w:rsidRPr="00BE012F">
        <w:rPr>
          <w:b/>
          <w:color w:val="000000"/>
        </w:rPr>
        <w:t>4834.06</w:t>
      </w:r>
    </w:p>
    <w:p w14:paraId="10FE02F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л/с, </w:t>
      </w:r>
      <w:r w:rsidRPr="00BE012F">
        <w:rPr>
          <w:b/>
          <w:i/>
          <w:color w:val="000000"/>
          <w:sz w:val="22"/>
        </w:rPr>
        <w:t xml:space="preserve">BG = </w:t>
      </w:r>
      <w:r w:rsidRPr="00BE012F">
        <w:rPr>
          <w:b/>
          <w:color w:val="000000"/>
        </w:rPr>
        <w:t>462.3</w:t>
      </w:r>
    </w:p>
    <w:p w14:paraId="1024354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Месторождение,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color w:val="000000"/>
        </w:rPr>
        <w:t>Месторождение Жанажол</w:t>
      </w:r>
    </w:p>
    <w:p w14:paraId="5673940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Низшая теплота сгорания рабочего топлива, ккал/м3 (прил. 2.1),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color w:val="000000"/>
        </w:rPr>
        <w:t>8607</w:t>
      </w:r>
    </w:p>
    <w:p w14:paraId="4B684ED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Пересчет в МДж,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i/>
          <w:color w:val="000000"/>
        </w:rPr>
        <w:t xml:space="preserve">QR · 0.004187 = </w:t>
      </w:r>
      <w:r w:rsidRPr="00BE012F">
        <w:rPr>
          <w:b/>
          <w:color w:val="000000"/>
        </w:rPr>
        <w:t>8607 · 0.004187 = 36.04</w:t>
      </w:r>
    </w:p>
    <w:p w14:paraId="45D18ED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Средняя зольность топлива, % (прил. 2.1), </w:t>
      </w:r>
      <w:r w:rsidRPr="00BE012F">
        <w:rPr>
          <w:b/>
          <w:i/>
          <w:color w:val="000000"/>
          <w:sz w:val="22"/>
        </w:rPr>
        <w:t xml:space="preserve">AR = </w:t>
      </w:r>
      <w:r w:rsidRPr="00BE012F">
        <w:rPr>
          <w:b/>
          <w:color w:val="000000"/>
        </w:rPr>
        <w:t>0</w:t>
      </w:r>
    </w:p>
    <w:p w14:paraId="2E37471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Предельная зольность топлива, % не более (прил. 2.1), </w:t>
      </w:r>
      <w:r w:rsidRPr="00BE012F">
        <w:rPr>
          <w:b/>
          <w:i/>
          <w:color w:val="000000"/>
          <w:sz w:val="22"/>
        </w:rPr>
        <w:t xml:space="preserve">A1R = </w:t>
      </w:r>
      <w:r w:rsidRPr="00BE012F">
        <w:rPr>
          <w:b/>
          <w:color w:val="000000"/>
        </w:rPr>
        <w:t>0</w:t>
      </w:r>
    </w:p>
    <w:p w14:paraId="3E30491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Среднее содержание серы в топливе, % (прил. 2.1), </w:t>
      </w:r>
      <w:r w:rsidRPr="00BE012F">
        <w:rPr>
          <w:b/>
          <w:i/>
          <w:color w:val="000000"/>
          <w:sz w:val="22"/>
        </w:rPr>
        <w:t xml:space="preserve">SR = </w:t>
      </w:r>
      <w:r w:rsidRPr="00BE012F">
        <w:rPr>
          <w:b/>
          <w:color w:val="000000"/>
        </w:rPr>
        <w:t>0.01</w:t>
      </w:r>
    </w:p>
    <w:p w14:paraId="671585D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Предельное содержание серы в топливе, % не более (прил. 2.1), </w:t>
      </w:r>
      <w:r w:rsidRPr="00BE012F">
        <w:rPr>
          <w:b/>
          <w:i/>
          <w:color w:val="000000"/>
          <w:sz w:val="22"/>
        </w:rPr>
        <w:t xml:space="preserve">S1R = </w:t>
      </w:r>
      <w:r w:rsidRPr="00BE012F">
        <w:rPr>
          <w:b/>
          <w:color w:val="000000"/>
        </w:rPr>
        <w:t>0</w:t>
      </w:r>
    </w:p>
    <w:p w14:paraId="528D0B4F" w14:textId="77777777" w:rsidR="002E3AA4" w:rsidRPr="00BE012F" w:rsidRDefault="002E3AA4" w:rsidP="002E3AA4">
      <w:pPr>
        <w:rPr>
          <w:b/>
          <w:color w:val="000000"/>
        </w:rPr>
      </w:pPr>
    </w:p>
    <w:p w14:paraId="4552449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АЗОТА</w:t>
      </w:r>
    </w:p>
    <w:p w14:paraId="10AFEF9A" w14:textId="77777777" w:rsidR="002E3AA4" w:rsidRPr="00BE012F" w:rsidRDefault="002E3AA4" w:rsidP="002E3AA4">
      <w:pPr>
        <w:rPr>
          <w:color w:val="000000"/>
          <w:sz w:val="22"/>
        </w:rPr>
      </w:pPr>
    </w:p>
    <w:p w14:paraId="184F9DD7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2967FFC6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0162BF8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Номинальная тепловая мощность котлоагрегата, кВт, </w:t>
      </w:r>
      <w:r w:rsidRPr="00BE012F">
        <w:rPr>
          <w:b/>
          <w:i/>
          <w:color w:val="000000"/>
          <w:sz w:val="22"/>
        </w:rPr>
        <w:t xml:space="preserve">QN = </w:t>
      </w:r>
      <w:r w:rsidRPr="00BE012F">
        <w:rPr>
          <w:b/>
          <w:color w:val="000000"/>
        </w:rPr>
        <w:t>100</w:t>
      </w:r>
    </w:p>
    <w:p w14:paraId="65859C3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Фактическая мощность котлоагрегата, кВт, </w:t>
      </w:r>
      <w:r w:rsidRPr="00BE012F">
        <w:rPr>
          <w:b/>
          <w:i/>
          <w:color w:val="000000"/>
          <w:sz w:val="22"/>
        </w:rPr>
        <w:t xml:space="preserve">QF = </w:t>
      </w:r>
      <w:r w:rsidRPr="00BE012F">
        <w:rPr>
          <w:b/>
          <w:color w:val="000000"/>
        </w:rPr>
        <w:t>100</w:t>
      </w:r>
    </w:p>
    <w:p w14:paraId="1B1AAC0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(рис. 2.1 или 2.2),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color w:val="000000"/>
        </w:rPr>
        <w:t>0.0792</w:t>
      </w:r>
    </w:p>
    <w:p w14:paraId="25A9CF5E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 снижения выбросов азота в рез-те техн. решений, </w:t>
      </w:r>
      <w:r w:rsidRPr="00BE012F">
        <w:rPr>
          <w:b/>
          <w:i/>
          <w:color w:val="000000"/>
          <w:sz w:val="22"/>
        </w:rPr>
        <w:t xml:space="preserve">B = </w:t>
      </w:r>
      <w:r w:rsidRPr="00BE012F">
        <w:rPr>
          <w:b/>
          <w:color w:val="000000"/>
        </w:rPr>
        <w:t>0</w:t>
      </w:r>
    </w:p>
    <w:p w14:paraId="099A584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(ф-ла 2.7а),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i/>
          <w:color w:val="000000"/>
        </w:rPr>
        <w:t>KNO · (QF / QN)</w:t>
      </w:r>
      <w:r w:rsidRPr="00BE012F">
        <w:rPr>
          <w:b/>
          <w:i/>
          <w:color w:val="000000"/>
          <w:vertAlign w:val="superscript"/>
        </w:rPr>
        <w:t>0.25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0.0792 · (100 / 100)</w:t>
      </w:r>
      <w:r w:rsidRPr="00BE012F">
        <w:rPr>
          <w:b/>
          <w:color w:val="000000"/>
          <w:vertAlign w:val="superscript"/>
        </w:rPr>
        <w:t>0.25</w:t>
      </w:r>
      <w:r w:rsidRPr="00BE012F">
        <w:rPr>
          <w:b/>
          <w:color w:val="000000"/>
        </w:rPr>
        <w:t xml:space="preserve"> = 0.0792</w:t>
      </w:r>
    </w:p>
    <w:p w14:paraId="1E12333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т/год (ф-ла 2.7), </w:t>
      </w:r>
      <w:r w:rsidRPr="00BE012F">
        <w:rPr>
          <w:b/>
          <w:i/>
          <w:color w:val="000000"/>
          <w:sz w:val="22"/>
        </w:rPr>
        <w:t xml:space="preserve">MNOT = </w:t>
      </w:r>
      <w:r w:rsidRPr="00BE012F">
        <w:rPr>
          <w:b/>
          <w:i/>
          <w:color w:val="000000"/>
        </w:rPr>
        <w:t xml:space="preserve">0.001 · BT · QR · KNO · (1-B) = </w:t>
      </w:r>
      <w:r w:rsidRPr="00BE012F">
        <w:rPr>
          <w:b/>
          <w:color w:val="000000"/>
        </w:rPr>
        <w:t>0.001 · 4834.06 · 36.04 · 0.0792 · (1-0) = 13.8</w:t>
      </w:r>
    </w:p>
    <w:p w14:paraId="3FC8D00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г/с (ф-ла 2.7), </w:t>
      </w:r>
      <w:r w:rsidRPr="00BE012F">
        <w:rPr>
          <w:b/>
          <w:i/>
          <w:color w:val="000000"/>
          <w:sz w:val="22"/>
        </w:rPr>
        <w:t xml:space="preserve">MNOG = </w:t>
      </w:r>
      <w:r w:rsidRPr="00BE012F">
        <w:rPr>
          <w:b/>
          <w:i/>
          <w:color w:val="000000"/>
        </w:rPr>
        <w:t xml:space="preserve">0.001 · BG · QR · KNO · (1-B) = </w:t>
      </w:r>
      <w:r w:rsidRPr="00BE012F">
        <w:rPr>
          <w:b/>
          <w:color w:val="000000"/>
        </w:rPr>
        <w:t>0.001 · 462.3 · 36.04 · 0.0792 · (1-0) = 1.32</w:t>
      </w:r>
    </w:p>
    <w:p w14:paraId="6B697FC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0.8 · MNOT = </w:t>
      </w:r>
      <w:r w:rsidRPr="00BE012F">
        <w:rPr>
          <w:b/>
          <w:color w:val="000000"/>
        </w:rPr>
        <w:t>0.8 · 13.8 = 11.04</w:t>
      </w:r>
    </w:p>
    <w:p w14:paraId="492277D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Выброс азота диоксида (0301),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0.8 · MNOG = </w:t>
      </w:r>
      <w:r w:rsidRPr="00BE012F">
        <w:rPr>
          <w:b/>
          <w:color w:val="000000"/>
        </w:rPr>
        <w:t>0.8 · 1.32 = 1.056</w:t>
      </w:r>
    </w:p>
    <w:p w14:paraId="71268AD5" w14:textId="77777777" w:rsidR="002E3AA4" w:rsidRPr="00BE012F" w:rsidRDefault="002E3AA4" w:rsidP="002E3AA4">
      <w:pPr>
        <w:rPr>
          <w:b/>
          <w:color w:val="000000"/>
        </w:rPr>
      </w:pPr>
    </w:p>
    <w:p w14:paraId="667ADEE0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2E2F3146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6C53C0E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0.13 · MNOT = </w:t>
      </w:r>
      <w:r w:rsidRPr="00BE012F">
        <w:rPr>
          <w:b/>
          <w:color w:val="000000"/>
        </w:rPr>
        <w:t>0.13 · 13.8 = 1.794</w:t>
      </w:r>
    </w:p>
    <w:p w14:paraId="6473F80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0.13 · MNOG = </w:t>
      </w:r>
      <w:r w:rsidRPr="00BE012F">
        <w:rPr>
          <w:b/>
          <w:color w:val="000000"/>
        </w:rPr>
        <w:t>0.13 · 1.32 = 0.1716</w:t>
      </w:r>
    </w:p>
    <w:p w14:paraId="066310E7" w14:textId="77777777" w:rsidR="002E3AA4" w:rsidRPr="00BE012F" w:rsidRDefault="002E3AA4" w:rsidP="002E3AA4">
      <w:pPr>
        <w:rPr>
          <w:b/>
          <w:color w:val="000000"/>
        </w:rPr>
      </w:pPr>
    </w:p>
    <w:p w14:paraId="1A3CF69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СЕРЫ</w:t>
      </w:r>
    </w:p>
    <w:p w14:paraId="64F4A48B" w14:textId="77777777" w:rsidR="002E3AA4" w:rsidRPr="00BE012F" w:rsidRDefault="002E3AA4" w:rsidP="002E3AA4">
      <w:pPr>
        <w:rPr>
          <w:color w:val="000000"/>
          <w:sz w:val="22"/>
        </w:rPr>
      </w:pPr>
    </w:p>
    <w:p w14:paraId="36F32525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69E9E8C5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0A8256A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Доля окислов серы, связываемых летучей золой топлива (п. 2.2), </w:t>
      </w:r>
      <w:r w:rsidRPr="00BE012F">
        <w:rPr>
          <w:b/>
          <w:i/>
          <w:color w:val="000000"/>
          <w:sz w:val="22"/>
        </w:rPr>
        <w:t xml:space="preserve">NSO2 = </w:t>
      </w:r>
      <w:r w:rsidRPr="00BE012F">
        <w:rPr>
          <w:b/>
          <w:color w:val="000000"/>
        </w:rPr>
        <w:t>0</w:t>
      </w:r>
    </w:p>
    <w:p w14:paraId="1F82C54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Содержание сероводорода в топливе, % (прил. 2.1), </w:t>
      </w:r>
      <w:r w:rsidRPr="00BE012F">
        <w:rPr>
          <w:b/>
          <w:i/>
          <w:color w:val="000000"/>
          <w:sz w:val="22"/>
        </w:rPr>
        <w:t xml:space="preserve">H2S = </w:t>
      </w:r>
      <w:r w:rsidRPr="00BE012F">
        <w:rPr>
          <w:b/>
          <w:color w:val="000000"/>
        </w:rPr>
        <w:t>0.01</w:t>
      </w:r>
    </w:p>
    <w:p w14:paraId="2E60D2C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т/год (ф-ла 2.2),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0.02 · BT · SR · (1-NSO2) + 0.0188 · H2S · BT = </w:t>
      </w:r>
      <w:r w:rsidRPr="00BE012F">
        <w:rPr>
          <w:b/>
          <w:color w:val="000000"/>
        </w:rPr>
        <w:t>0.02 · 4834.06 · 0.01 · (1-0) + 0.0188 · 0.01 · 4834.06 = 1.87561528</w:t>
      </w:r>
    </w:p>
    <w:p w14:paraId="2478DF7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г/с (ф-ла 2.2),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0.02 · BG · S1R · (1-NSO2) + 0.0188 · H2S · BG = </w:t>
      </w:r>
      <w:r w:rsidRPr="00BE012F">
        <w:rPr>
          <w:b/>
          <w:color w:val="000000"/>
        </w:rPr>
        <w:t>0.02 · 462.3 · 0 · (1-0) + 0.0188 · 0.01 · 462.3 = 0.0869124</w:t>
      </w:r>
    </w:p>
    <w:p w14:paraId="2312264B" w14:textId="77777777" w:rsidR="002E3AA4" w:rsidRPr="00BE012F" w:rsidRDefault="002E3AA4" w:rsidP="002E3AA4">
      <w:pPr>
        <w:rPr>
          <w:b/>
          <w:color w:val="000000"/>
        </w:rPr>
      </w:pPr>
    </w:p>
    <w:p w14:paraId="4BEAB84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ОКИСИ УГЛЕРОДА</w:t>
      </w:r>
    </w:p>
    <w:p w14:paraId="47EF03BD" w14:textId="77777777" w:rsidR="002E3AA4" w:rsidRPr="00BE012F" w:rsidRDefault="002E3AA4" w:rsidP="002E3AA4">
      <w:pPr>
        <w:rPr>
          <w:color w:val="000000"/>
          <w:sz w:val="22"/>
        </w:rPr>
      </w:pPr>
    </w:p>
    <w:p w14:paraId="43970A7F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3DCC40F9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7E5697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механической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Q4 = </w:t>
      </w:r>
      <w:r w:rsidRPr="00BE012F">
        <w:rPr>
          <w:b/>
          <w:color w:val="000000"/>
        </w:rPr>
        <w:t>0</w:t>
      </w:r>
    </w:p>
    <w:p w14:paraId="7E70FAA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топки: Камерная топка</w:t>
      </w:r>
    </w:p>
    <w:p w14:paraId="4D79459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химической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Q3 = </w:t>
      </w:r>
      <w:r w:rsidRPr="00BE012F">
        <w:rPr>
          <w:b/>
          <w:color w:val="000000"/>
        </w:rPr>
        <w:t>0.5</w:t>
      </w:r>
    </w:p>
    <w:p w14:paraId="3899069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долю потери тепла, </w:t>
      </w:r>
      <w:r w:rsidRPr="00BE012F">
        <w:rPr>
          <w:b/>
          <w:i/>
          <w:color w:val="000000"/>
          <w:sz w:val="22"/>
        </w:rPr>
        <w:t xml:space="preserve">R = </w:t>
      </w:r>
      <w:r w:rsidRPr="00BE012F">
        <w:rPr>
          <w:b/>
          <w:color w:val="000000"/>
        </w:rPr>
        <w:t>0.5</w:t>
      </w:r>
    </w:p>
    <w:p w14:paraId="1EE01D3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>Выход окиси углерода в кг/тонн или кг/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 (ф-ла 2.5), </w:t>
      </w:r>
      <w:r w:rsidRPr="00BE012F">
        <w:rPr>
          <w:b/>
          <w:i/>
          <w:color w:val="000000"/>
          <w:sz w:val="22"/>
        </w:rPr>
        <w:t xml:space="preserve">CCO = </w:t>
      </w:r>
      <w:r w:rsidRPr="00BE012F">
        <w:rPr>
          <w:b/>
          <w:i/>
          <w:color w:val="000000"/>
        </w:rPr>
        <w:t xml:space="preserve">Q3 · R · QR = </w:t>
      </w:r>
      <w:r w:rsidRPr="00BE012F">
        <w:rPr>
          <w:b/>
          <w:color w:val="000000"/>
        </w:rPr>
        <w:t>0.5 · 0.5 · 36.04 = 9.01</w:t>
      </w:r>
    </w:p>
    <w:p w14:paraId="645C62D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т/год (ф-ла 2.4),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0.001 · BT · CCO · (1-Q4 / 100) = </w:t>
      </w:r>
      <w:r w:rsidRPr="00BE012F">
        <w:rPr>
          <w:b/>
          <w:color w:val="000000"/>
        </w:rPr>
        <w:t>0.001 · 4834.06 · 9.01 · (1-0 / 100) = 43.5548806</w:t>
      </w:r>
    </w:p>
    <w:p w14:paraId="6B629EE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г/с (ф-ла 2.4),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0.001 · BG · CCO · (1-Q4 / 100) = </w:t>
      </w:r>
      <w:r w:rsidRPr="00BE012F">
        <w:rPr>
          <w:b/>
          <w:color w:val="000000"/>
        </w:rPr>
        <w:t>0.001 · 462.3 · 9.01 · (1-0 / 100) = 4.165323</w:t>
      </w:r>
    </w:p>
    <w:p w14:paraId="6BC933E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3B46F45E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8CF0" w14:textId="2C199FFA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B8B7" w14:textId="6E1B0DE3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230A" w14:textId="1EF0B607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1951" w14:textId="1383E810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022542A4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EF0D6" w14:textId="6A7A3104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A2F36" w14:textId="6CB7636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12EB" w14:textId="526E8944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1.056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9538" w14:textId="7594DDED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11.04</w:t>
            </w:r>
          </w:p>
        </w:tc>
      </w:tr>
      <w:tr w:rsidR="002E3AA4" w:rsidRPr="00BE012F" w14:paraId="7C8A5790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652C" w14:textId="624E1B6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71929" w14:textId="697F4F5B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FB02" w14:textId="541454B0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0.1716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4FA5" w14:textId="2B01BCB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1.794</w:t>
            </w:r>
          </w:p>
        </w:tc>
      </w:tr>
      <w:tr w:rsidR="002E3AA4" w:rsidRPr="00BE012F" w14:paraId="0782B859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78B6F" w14:textId="3CE6D55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0EB8" w14:textId="7E946956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8A2E" w14:textId="1E9A018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0.0869124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3B84F" w14:textId="153A5B10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1.87561528</w:t>
            </w:r>
          </w:p>
        </w:tc>
      </w:tr>
      <w:tr w:rsidR="002E3AA4" w:rsidRPr="00BE012F" w14:paraId="4256855E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19F8" w14:textId="0C474184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CF830" w14:textId="24A91AAE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A3E81" w14:textId="067141C2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4.165323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DF7D" w14:textId="41F459F6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43.5548806</w:t>
            </w:r>
          </w:p>
        </w:tc>
      </w:tr>
    </w:tbl>
    <w:p w14:paraId="641B7314" w14:textId="4176207D" w:rsidR="002E3AA4" w:rsidRPr="00BE012F" w:rsidRDefault="002E3AA4" w:rsidP="002E3AA4">
      <w:pPr>
        <w:rPr>
          <w:color w:val="000000"/>
          <w:sz w:val="22"/>
        </w:rPr>
      </w:pPr>
    </w:p>
    <w:p w14:paraId="69C44F9F" w14:textId="77777777" w:rsidR="002E3AA4" w:rsidRPr="00BE012F" w:rsidRDefault="002E3AA4" w:rsidP="002E3AA4">
      <w:pPr>
        <w:rPr>
          <w:color w:val="000000"/>
          <w:sz w:val="22"/>
        </w:rPr>
      </w:pPr>
    </w:p>
    <w:p w14:paraId="5420EB01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398E35D3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загрязнения: 0008, Дымовая труба</w:t>
      </w:r>
    </w:p>
    <w:p w14:paraId="4B225C7E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выделения: 0008 02, Отопительный котел №3</w:t>
      </w:r>
    </w:p>
    <w:p w14:paraId="293FBBA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6EB0C28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"Сборник методик по расчету выбросов вредных в атмосферу</w:t>
      </w:r>
    </w:p>
    <w:p w14:paraId="7A6580A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BE012F">
        <w:rPr>
          <w:color w:val="000000"/>
          <w:sz w:val="22"/>
        </w:rPr>
        <w:t>КазЭКОЭКСП</w:t>
      </w:r>
      <w:proofErr w:type="spellEnd"/>
      <w:r w:rsidRPr="00BE012F">
        <w:rPr>
          <w:color w:val="000000"/>
          <w:sz w:val="22"/>
        </w:rPr>
        <w:t>, 1996 г.</w:t>
      </w:r>
    </w:p>
    <w:p w14:paraId="4270E415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п.2. Расчет выбросов вредных веществ при сжигании топлива</w:t>
      </w:r>
    </w:p>
    <w:p w14:paraId="6DB9E00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 котлах производительностью до 30 т/час</w:t>
      </w:r>
    </w:p>
    <w:p w14:paraId="0AC37A71" w14:textId="77777777" w:rsidR="002E3AA4" w:rsidRPr="00BE012F" w:rsidRDefault="002E3AA4" w:rsidP="002E3AA4">
      <w:pPr>
        <w:rPr>
          <w:color w:val="000000"/>
          <w:sz w:val="22"/>
        </w:rPr>
      </w:pPr>
    </w:p>
    <w:p w14:paraId="63EA308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Вид топлива, </w:t>
      </w:r>
      <w:r w:rsidRPr="00BE012F">
        <w:rPr>
          <w:b/>
          <w:i/>
          <w:color w:val="000000"/>
          <w:sz w:val="22"/>
        </w:rPr>
        <w:t xml:space="preserve">K3 = </w:t>
      </w:r>
      <w:r w:rsidRPr="00BE012F">
        <w:rPr>
          <w:b/>
          <w:color w:val="000000"/>
        </w:rPr>
        <w:t>Газ (природный)</w:t>
      </w:r>
    </w:p>
    <w:p w14:paraId="4FCBD61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3/год, </w:t>
      </w:r>
      <w:r w:rsidRPr="00BE012F">
        <w:rPr>
          <w:b/>
          <w:i/>
          <w:color w:val="000000"/>
          <w:sz w:val="22"/>
        </w:rPr>
        <w:t xml:space="preserve">BT = </w:t>
      </w:r>
      <w:r w:rsidRPr="00BE012F">
        <w:rPr>
          <w:b/>
          <w:color w:val="000000"/>
        </w:rPr>
        <w:t>6172.880</w:t>
      </w:r>
    </w:p>
    <w:p w14:paraId="6A5DABE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Расход топлива, л/с, </w:t>
      </w:r>
      <w:r w:rsidRPr="00BE012F">
        <w:rPr>
          <w:b/>
          <w:i/>
          <w:color w:val="000000"/>
          <w:sz w:val="22"/>
        </w:rPr>
        <w:t xml:space="preserve">BG = </w:t>
      </w:r>
      <w:r w:rsidRPr="00BE012F">
        <w:rPr>
          <w:b/>
          <w:color w:val="000000"/>
        </w:rPr>
        <w:t>348.89</w:t>
      </w:r>
    </w:p>
    <w:p w14:paraId="1296DCE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Месторождение,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color w:val="000000"/>
        </w:rPr>
        <w:t>Месторождение Жанажол</w:t>
      </w:r>
    </w:p>
    <w:p w14:paraId="7A57F8B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Низшая теплота сгорания рабочего топлива, ккал/м3 (прил. 2.1),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color w:val="000000"/>
        </w:rPr>
        <w:t>8607</w:t>
      </w:r>
    </w:p>
    <w:p w14:paraId="661F106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Пересчет в МДж,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i/>
          <w:color w:val="000000"/>
        </w:rPr>
        <w:t xml:space="preserve">QR · 0.004187 = </w:t>
      </w:r>
      <w:r w:rsidRPr="00BE012F">
        <w:rPr>
          <w:b/>
          <w:color w:val="000000"/>
        </w:rPr>
        <w:t>8607 · 0.004187 = 36.04</w:t>
      </w:r>
    </w:p>
    <w:p w14:paraId="42F8232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Средняя зольность топлива, % (прил. 2.1), </w:t>
      </w:r>
      <w:r w:rsidRPr="00BE012F">
        <w:rPr>
          <w:b/>
          <w:i/>
          <w:color w:val="000000"/>
          <w:sz w:val="22"/>
        </w:rPr>
        <w:t xml:space="preserve">AR = </w:t>
      </w:r>
      <w:r w:rsidRPr="00BE012F">
        <w:rPr>
          <w:b/>
          <w:color w:val="000000"/>
        </w:rPr>
        <w:t>0</w:t>
      </w:r>
    </w:p>
    <w:p w14:paraId="04F42FC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Предельная зольность топлива, % не более (прил. 2.1), </w:t>
      </w:r>
      <w:r w:rsidRPr="00BE012F">
        <w:rPr>
          <w:b/>
          <w:i/>
          <w:color w:val="000000"/>
          <w:sz w:val="22"/>
        </w:rPr>
        <w:t xml:space="preserve">A1R = </w:t>
      </w:r>
      <w:r w:rsidRPr="00BE012F">
        <w:rPr>
          <w:b/>
          <w:color w:val="000000"/>
        </w:rPr>
        <w:t>0</w:t>
      </w:r>
    </w:p>
    <w:p w14:paraId="6A1B693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Среднее содержание серы в топливе, % (прил. 2.1), </w:t>
      </w:r>
      <w:r w:rsidRPr="00BE012F">
        <w:rPr>
          <w:b/>
          <w:i/>
          <w:color w:val="000000"/>
          <w:sz w:val="22"/>
        </w:rPr>
        <w:t xml:space="preserve">SR = </w:t>
      </w:r>
      <w:r w:rsidRPr="00BE012F">
        <w:rPr>
          <w:b/>
          <w:color w:val="000000"/>
        </w:rPr>
        <w:t>0.01</w:t>
      </w:r>
    </w:p>
    <w:p w14:paraId="2FE203A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Предельное содержание серы в топливе, % не более (прил. 2.1), </w:t>
      </w:r>
      <w:r w:rsidRPr="00BE012F">
        <w:rPr>
          <w:b/>
          <w:i/>
          <w:color w:val="000000"/>
          <w:sz w:val="22"/>
        </w:rPr>
        <w:t xml:space="preserve">S1R = </w:t>
      </w:r>
      <w:r w:rsidRPr="00BE012F">
        <w:rPr>
          <w:b/>
          <w:color w:val="000000"/>
        </w:rPr>
        <w:t>0</w:t>
      </w:r>
    </w:p>
    <w:p w14:paraId="45FC885C" w14:textId="77777777" w:rsidR="002E3AA4" w:rsidRPr="00BE012F" w:rsidRDefault="002E3AA4" w:rsidP="002E3AA4">
      <w:pPr>
        <w:rPr>
          <w:b/>
          <w:color w:val="000000"/>
        </w:rPr>
      </w:pPr>
    </w:p>
    <w:p w14:paraId="435CFE3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АЗОТА</w:t>
      </w:r>
    </w:p>
    <w:p w14:paraId="4CE6F6D7" w14:textId="77777777" w:rsidR="002E3AA4" w:rsidRPr="00BE012F" w:rsidRDefault="002E3AA4" w:rsidP="002E3AA4">
      <w:pPr>
        <w:rPr>
          <w:color w:val="000000"/>
          <w:sz w:val="22"/>
        </w:rPr>
      </w:pPr>
    </w:p>
    <w:p w14:paraId="19A10D60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320AE3D3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21B90C1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Номинальная тепловая мощность котлоагрегата, кВт, </w:t>
      </w:r>
      <w:r w:rsidRPr="00BE012F">
        <w:rPr>
          <w:b/>
          <w:i/>
          <w:color w:val="000000"/>
          <w:sz w:val="22"/>
        </w:rPr>
        <w:t xml:space="preserve">QN = </w:t>
      </w:r>
      <w:r w:rsidRPr="00BE012F">
        <w:rPr>
          <w:b/>
          <w:color w:val="000000"/>
        </w:rPr>
        <w:t>100</w:t>
      </w:r>
    </w:p>
    <w:p w14:paraId="3410D69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Фактическая мощность котлоагрегата, кВт, </w:t>
      </w:r>
      <w:r w:rsidRPr="00BE012F">
        <w:rPr>
          <w:b/>
          <w:i/>
          <w:color w:val="000000"/>
          <w:sz w:val="22"/>
        </w:rPr>
        <w:t xml:space="preserve">QF = </w:t>
      </w:r>
      <w:r w:rsidRPr="00BE012F">
        <w:rPr>
          <w:b/>
          <w:color w:val="000000"/>
        </w:rPr>
        <w:t>100</w:t>
      </w:r>
    </w:p>
    <w:p w14:paraId="7F5D6E5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(рис. 2.1 или 2.2),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color w:val="000000"/>
        </w:rPr>
        <w:t>0.0792</w:t>
      </w:r>
    </w:p>
    <w:p w14:paraId="281AD03F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 снижения выбросов азота в рез-те техн. решений, </w:t>
      </w:r>
      <w:r w:rsidRPr="00BE012F">
        <w:rPr>
          <w:b/>
          <w:i/>
          <w:color w:val="000000"/>
          <w:sz w:val="22"/>
        </w:rPr>
        <w:t xml:space="preserve">B = </w:t>
      </w:r>
      <w:r w:rsidRPr="00BE012F">
        <w:rPr>
          <w:b/>
          <w:color w:val="000000"/>
        </w:rPr>
        <w:t>0</w:t>
      </w:r>
    </w:p>
    <w:p w14:paraId="0FA9D5A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(ф-ла 2.7а),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i/>
          <w:color w:val="000000"/>
        </w:rPr>
        <w:t>KNO · (QF / QN)</w:t>
      </w:r>
      <w:r w:rsidRPr="00BE012F">
        <w:rPr>
          <w:b/>
          <w:i/>
          <w:color w:val="000000"/>
          <w:vertAlign w:val="superscript"/>
        </w:rPr>
        <w:t>0.25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0.0792 · (100 / 100)</w:t>
      </w:r>
      <w:r w:rsidRPr="00BE012F">
        <w:rPr>
          <w:b/>
          <w:color w:val="000000"/>
          <w:vertAlign w:val="superscript"/>
        </w:rPr>
        <w:t>0.25</w:t>
      </w:r>
      <w:r w:rsidRPr="00BE012F">
        <w:rPr>
          <w:b/>
          <w:color w:val="000000"/>
        </w:rPr>
        <w:t xml:space="preserve"> = 0.0792</w:t>
      </w:r>
    </w:p>
    <w:p w14:paraId="3C8E5E4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т/год (ф-ла 2.7), </w:t>
      </w:r>
      <w:r w:rsidRPr="00BE012F">
        <w:rPr>
          <w:b/>
          <w:i/>
          <w:color w:val="000000"/>
          <w:sz w:val="22"/>
        </w:rPr>
        <w:t xml:space="preserve">MNOT = </w:t>
      </w:r>
      <w:r w:rsidRPr="00BE012F">
        <w:rPr>
          <w:b/>
          <w:i/>
          <w:color w:val="000000"/>
        </w:rPr>
        <w:t xml:space="preserve">0.001 · BT · QR · KNO · (1-B) = </w:t>
      </w:r>
      <w:r w:rsidRPr="00BE012F">
        <w:rPr>
          <w:b/>
          <w:color w:val="000000"/>
        </w:rPr>
        <w:t>0.001 · 6172.88 · 36.04 · 0.0792 · (1-0) = 17.62</w:t>
      </w:r>
    </w:p>
    <w:p w14:paraId="59CAE75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г/с (ф-ла 2.7), </w:t>
      </w:r>
      <w:r w:rsidRPr="00BE012F">
        <w:rPr>
          <w:b/>
          <w:i/>
          <w:color w:val="000000"/>
          <w:sz w:val="22"/>
        </w:rPr>
        <w:t xml:space="preserve">MNOG = </w:t>
      </w:r>
      <w:r w:rsidRPr="00BE012F">
        <w:rPr>
          <w:b/>
          <w:i/>
          <w:color w:val="000000"/>
        </w:rPr>
        <w:t xml:space="preserve">0.001 · BG · QR · KNO · (1-B) = </w:t>
      </w:r>
      <w:r w:rsidRPr="00BE012F">
        <w:rPr>
          <w:b/>
          <w:color w:val="000000"/>
        </w:rPr>
        <w:t>0.001 · 348.89 · 36.04 · 0.0792 · (1-0) = 0.996</w:t>
      </w:r>
    </w:p>
    <w:p w14:paraId="6D8AEB9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0.8 · MNOT = </w:t>
      </w:r>
      <w:r w:rsidRPr="00BE012F">
        <w:rPr>
          <w:b/>
          <w:color w:val="000000"/>
        </w:rPr>
        <w:t>0.8 · 17.62 = 14.096</w:t>
      </w:r>
    </w:p>
    <w:p w14:paraId="4FCBCAE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0.8 · MNOG = </w:t>
      </w:r>
      <w:r w:rsidRPr="00BE012F">
        <w:rPr>
          <w:b/>
          <w:color w:val="000000"/>
        </w:rPr>
        <w:t>0.8 · 0.996 = 0.7968</w:t>
      </w:r>
    </w:p>
    <w:p w14:paraId="76645D84" w14:textId="77777777" w:rsidR="002E3AA4" w:rsidRPr="00BE012F" w:rsidRDefault="002E3AA4" w:rsidP="002E3AA4">
      <w:pPr>
        <w:rPr>
          <w:b/>
          <w:color w:val="000000"/>
        </w:rPr>
      </w:pPr>
    </w:p>
    <w:p w14:paraId="45802D80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7D27F402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6ABBC9C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0.13 · MNOT = </w:t>
      </w:r>
      <w:r w:rsidRPr="00BE012F">
        <w:rPr>
          <w:b/>
          <w:color w:val="000000"/>
        </w:rPr>
        <w:t>0.13 · 17.62 = 2.2906</w:t>
      </w:r>
    </w:p>
    <w:p w14:paraId="08DBA7B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0.13 · MNOG = </w:t>
      </w:r>
      <w:r w:rsidRPr="00BE012F">
        <w:rPr>
          <w:b/>
          <w:color w:val="000000"/>
        </w:rPr>
        <w:t>0.13 · 0.996 = 0.12948</w:t>
      </w:r>
    </w:p>
    <w:p w14:paraId="082D7815" w14:textId="77777777" w:rsidR="002E3AA4" w:rsidRPr="00BE012F" w:rsidRDefault="002E3AA4" w:rsidP="002E3AA4">
      <w:pPr>
        <w:rPr>
          <w:b/>
          <w:color w:val="000000"/>
        </w:rPr>
      </w:pPr>
    </w:p>
    <w:p w14:paraId="4EE0EFA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СЕРЫ</w:t>
      </w:r>
    </w:p>
    <w:p w14:paraId="68D50104" w14:textId="77777777" w:rsidR="002E3AA4" w:rsidRPr="00BE012F" w:rsidRDefault="002E3AA4" w:rsidP="002E3AA4">
      <w:pPr>
        <w:rPr>
          <w:color w:val="000000"/>
          <w:sz w:val="22"/>
        </w:rPr>
      </w:pPr>
    </w:p>
    <w:p w14:paraId="3FC80ABE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5621C4B2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1E79C89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Доля окислов серы, связываемых летучей золой топлива (п. 2.2), </w:t>
      </w:r>
      <w:r w:rsidRPr="00BE012F">
        <w:rPr>
          <w:b/>
          <w:i/>
          <w:color w:val="000000"/>
          <w:sz w:val="22"/>
        </w:rPr>
        <w:t xml:space="preserve">NSO2 = </w:t>
      </w:r>
      <w:r w:rsidRPr="00BE012F">
        <w:rPr>
          <w:b/>
          <w:color w:val="000000"/>
        </w:rPr>
        <w:t>0</w:t>
      </w:r>
    </w:p>
    <w:p w14:paraId="66985CA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Содержание сероводорода в топливе, % (прил. 2.1), </w:t>
      </w:r>
      <w:r w:rsidRPr="00BE012F">
        <w:rPr>
          <w:b/>
          <w:i/>
          <w:color w:val="000000"/>
          <w:sz w:val="22"/>
        </w:rPr>
        <w:t xml:space="preserve">H2S = </w:t>
      </w:r>
      <w:r w:rsidRPr="00BE012F">
        <w:rPr>
          <w:b/>
          <w:color w:val="000000"/>
        </w:rPr>
        <w:t>0.01</w:t>
      </w:r>
    </w:p>
    <w:p w14:paraId="48E1FAB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т/год (ф-ла 2.2),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0.02 · BT · SR · (1-NSO2) + 0.0188 · H2S · BT = </w:t>
      </w:r>
      <w:r w:rsidRPr="00BE012F">
        <w:rPr>
          <w:b/>
          <w:color w:val="000000"/>
        </w:rPr>
        <w:t>0.02 · 6172.88 · 0.01 · (1-0) + 0.0188 · 0.01 · 6172.88 = 2.39507744</w:t>
      </w:r>
    </w:p>
    <w:p w14:paraId="7F2BD73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г/с (ф-ла 2.2),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0.02 · BG · S1R · (1-NSO2) + 0.0188 · H2S · BG = </w:t>
      </w:r>
      <w:r w:rsidRPr="00BE012F">
        <w:rPr>
          <w:b/>
          <w:color w:val="000000"/>
        </w:rPr>
        <w:t>0.02 · 348.89 · 0 · (1-0) + 0.0188 · 0.01 · 348.89 = 0.06559132</w:t>
      </w:r>
    </w:p>
    <w:p w14:paraId="18F50487" w14:textId="77777777" w:rsidR="002E3AA4" w:rsidRPr="00BE012F" w:rsidRDefault="002E3AA4" w:rsidP="002E3AA4">
      <w:pPr>
        <w:rPr>
          <w:b/>
          <w:color w:val="000000"/>
        </w:rPr>
      </w:pPr>
    </w:p>
    <w:p w14:paraId="518E7C3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ОКИСИ УГЛЕРОДА</w:t>
      </w:r>
    </w:p>
    <w:p w14:paraId="285BBCC1" w14:textId="77777777" w:rsidR="002E3AA4" w:rsidRPr="00BE012F" w:rsidRDefault="002E3AA4" w:rsidP="002E3AA4">
      <w:pPr>
        <w:rPr>
          <w:color w:val="000000"/>
          <w:sz w:val="22"/>
        </w:rPr>
      </w:pPr>
    </w:p>
    <w:p w14:paraId="55CB64B9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222BD1A0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15C7496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механической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Q4 = </w:t>
      </w:r>
      <w:r w:rsidRPr="00BE012F">
        <w:rPr>
          <w:b/>
          <w:color w:val="000000"/>
        </w:rPr>
        <w:t>0</w:t>
      </w:r>
    </w:p>
    <w:p w14:paraId="3B6A5B6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топки: Камерная топка</w:t>
      </w:r>
    </w:p>
    <w:p w14:paraId="14FBE6F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химической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Q3 = </w:t>
      </w:r>
      <w:r w:rsidRPr="00BE012F">
        <w:rPr>
          <w:b/>
          <w:color w:val="000000"/>
        </w:rPr>
        <w:t>0.5</w:t>
      </w:r>
    </w:p>
    <w:p w14:paraId="4FE5B8B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долю потери тепла, </w:t>
      </w:r>
      <w:r w:rsidRPr="00BE012F">
        <w:rPr>
          <w:b/>
          <w:i/>
          <w:color w:val="000000"/>
          <w:sz w:val="22"/>
        </w:rPr>
        <w:t xml:space="preserve">R = </w:t>
      </w:r>
      <w:r w:rsidRPr="00BE012F">
        <w:rPr>
          <w:b/>
          <w:color w:val="000000"/>
        </w:rPr>
        <w:t>0.5</w:t>
      </w:r>
    </w:p>
    <w:p w14:paraId="2B986BA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>Выход окиси углерода в кг/тонн или кг/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 (ф-ла 2.5), </w:t>
      </w:r>
      <w:r w:rsidRPr="00BE012F">
        <w:rPr>
          <w:b/>
          <w:i/>
          <w:color w:val="000000"/>
          <w:sz w:val="22"/>
        </w:rPr>
        <w:t xml:space="preserve">CCO = </w:t>
      </w:r>
      <w:r w:rsidRPr="00BE012F">
        <w:rPr>
          <w:b/>
          <w:i/>
          <w:color w:val="000000"/>
        </w:rPr>
        <w:t xml:space="preserve">Q3 · R · QR = </w:t>
      </w:r>
      <w:r w:rsidRPr="00BE012F">
        <w:rPr>
          <w:b/>
          <w:color w:val="000000"/>
        </w:rPr>
        <w:t>0.5 · 0.5 · 36.04 = 9.01</w:t>
      </w:r>
    </w:p>
    <w:p w14:paraId="0BE1DA4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Выбросы окиси углерода, т/год (ф-ла 2.4),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0.001 · BT · CCO · (1-Q4 / 100) = </w:t>
      </w:r>
      <w:r w:rsidRPr="00BE012F">
        <w:rPr>
          <w:b/>
          <w:color w:val="000000"/>
        </w:rPr>
        <w:t>0.001 · 6172.88 · 9.01 · (1-0 / 100) = 55.6176488</w:t>
      </w:r>
    </w:p>
    <w:p w14:paraId="4E66CCD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г/с (ф-ла 2.4),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0.001 · BG · CCO · (1-Q4 / 100) = </w:t>
      </w:r>
      <w:r w:rsidRPr="00BE012F">
        <w:rPr>
          <w:b/>
          <w:color w:val="000000"/>
        </w:rPr>
        <w:t>0.001 · 348.89 · 9.01 · (1-0 / 100) = 3.1434989</w:t>
      </w:r>
    </w:p>
    <w:p w14:paraId="5A7291F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7B7391FD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9379" w14:textId="1BB4904C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4547" w14:textId="791070F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70BD" w14:textId="06CAF79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D920" w14:textId="338954DE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554469AC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A1BF3" w14:textId="3C96D775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F06D3" w14:textId="01D47388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5CCC8" w14:textId="4E60DB95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0.7968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DF82" w14:textId="74D4BF4A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14.096</w:t>
            </w:r>
          </w:p>
        </w:tc>
      </w:tr>
      <w:tr w:rsidR="002E3AA4" w:rsidRPr="00BE012F" w14:paraId="29E4F042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66FA" w14:textId="4EE1E55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7D87" w14:textId="4B286B36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95C8" w14:textId="68A5D553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0.12948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0FAC" w14:textId="3CF5C1C5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2.2906</w:t>
            </w:r>
          </w:p>
        </w:tc>
      </w:tr>
      <w:tr w:rsidR="002E3AA4" w:rsidRPr="00BE012F" w14:paraId="0A06734D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13DB6" w14:textId="348218C1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94A02" w14:textId="7DFC7E66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EEDD" w14:textId="5A8A0A89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0.06559132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080B5" w14:textId="7CC310C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2.39507744</w:t>
            </w:r>
          </w:p>
        </w:tc>
      </w:tr>
      <w:tr w:rsidR="002E3AA4" w:rsidRPr="00BE012F" w14:paraId="27B20F42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7C5D" w14:textId="750026B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EC67" w14:textId="21D9850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0058F" w14:textId="30D256CF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3.1434989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0621" w14:textId="10590C2F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55.6176488</w:t>
            </w:r>
          </w:p>
        </w:tc>
      </w:tr>
    </w:tbl>
    <w:p w14:paraId="72CEBF92" w14:textId="58CD6398" w:rsidR="002E3AA4" w:rsidRPr="00BE012F" w:rsidRDefault="002E3AA4" w:rsidP="002E3AA4">
      <w:pPr>
        <w:rPr>
          <w:color w:val="000000"/>
          <w:sz w:val="22"/>
        </w:rPr>
      </w:pPr>
    </w:p>
    <w:p w14:paraId="26893A37" w14:textId="77777777" w:rsidR="002E3AA4" w:rsidRPr="00BE012F" w:rsidRDefault="002E3AA4" w:rsidP="002E3AA4">
      <w:pPr>
        <w:rPr>
          <w:color w:val="000000"/>
          <w:sz w:val="22"/>
        </w:rPr>
      </w:pPr>
    </w:p>
    <w:p w14:paraId="66B9DE09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загрязнения: 0009, Дымовая труба</w:t>
      </w:r>
    </w:p>
    <w:p w14:paraId="0E2AD2A4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выделения: 0009 03, Отопительный котел №4</w:t>
      </w:r>
    </w:p>
    <w:p w14:paraId="69D562E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25C50F7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"Сборник методик по расчету выбросов вредных в атмосферу</w:t>
      </w:r>
    </w:p>
    <w:p w14:paraId="35D10555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BE012F">
        <w:rPr>
          <w:color w:val="000000"/>
          <w:sz w:val="22"/>
        </w:rPr>
        <w:t>КазЭКОЭКСП</w:t>
      </w:r>
      <w:proofErr w:type="spellEnd"/>
      <w:r w:rsidRPr="00BE012F">
        <w:rPr>
          <w:color w:val="000000"/>
          <w:sz w:val="22"/>
        </w:rPr>
        <w:t>, 1996 г.</w:t>
      </w:r>
    </w:p>
    <w:p w14:paraId="08B19B9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п.2. Расчет выбросов вредных веществ при сжигании топлива</w:t>
      </w:r>
    </w:p>
    <w:p w14:paraId="79162D0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 котлах производительностью до 30 т/час</w:t>
      </w:r>
    </w:p>
    <w:p w14:paraId="260DFB67" w14:textId="77777777" w:rsidR="002E3AA4" w:rsidRPr="00BE012F" w:rsidRDefault="002E3AA4" w:rsidP="002E3AA4">
      <w:pPr>
        <w:rPr>
          <w:color w:val="000000"/>
          <w:sz w:val="22"/>
        </w:rPr>
      </w:pPr>
    </w:p>
    <w:p w14:paraId="52F695A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Вид топлива, </w:t>
      </w:r>
      <w:r w:rsidRPr="00BE012F">
        <w:rPr>
          <w:b/>
          <w:i/>
          <w:color w:val="000000"/>
          <w:sz w:val="22"/>
        </w:rPr>
        <w:t xml:space="preserve">K3 = </w:t>
      </w:r>
      <w:r w:rsidRPr="00BE012F">
        <w:rPr>
          <w:b/>
          <w:color w:val="000000"/>
        </w:rPr>
        <w:t>Газ (природный)</w:t>
      </w:r>
    </w:p>
    <w:p w14:paraId="367F8A1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3/год, </w:t>
      </w:r>
      <w:r w:rsidRPr="00BE012F">
        <w:rPr>
          <w:b/>
          <w:i/>
          <w:color w:val="000000"/>
          <w:sz w:val="22"/>
        </w:rPr>
        <w:t xml:space="preserve">BT = </w:t>
      </w:r>
      <w:r w:rsidRPr="00BE012F">
        <w:rPr>
          <w:b/>
          <w:color w:val="000000"/>
        </w:rPr>
        <w:t>7451.840</w:t>
      </w:r>
    </w:p>
    <w:p w14:paraId="1A9D4EF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л/с, </w:t>
      </w:r>
      <w:r w:rsidRPr="00BE012F">
        <w:rPr>
          <w:b/>
          <w:i/>
          <w:color w:val="000000"/>
          <w:sz w:val="22"/>
        </w:rPr>
        <w:t xml:space="preserve">BG = </w:t>
      </w:r>
      <w:r w:rsidRPr="00BE012F">
        <w:rPr>
          <w:b/>
          <w:color w:val="000000"/>
        </w:rPr>
        <w:t>318.33</w:t>
      </w:r>
    </w:p>
    <w:p w14:paraId="1E0236B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Месторождение,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color w:val="000000"/>
        </w:rPr>
        <w:t>Месторождение Жанажол</w:t>
      </w:r>
    </w:p>
    <w:p w14:paraId="6149CEF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Низшая теплота сгорания рабочего топлива, ккал/м3 (прил. 2.1),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color w:val="000000"/>
        </w:rPr>
        <w:t>8607</w:t>
      </w:r>
    </w:p>
    <w:p w14:paraId="332103A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Пересчет в МДж,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i/>
          <w:color w:val="000000"/>
        </w:rPr>
        <w:t xml:space="preserve">QR · 0.004187 = </w:t>
      </w:r>
      <w:r w:rsidRPr="00BE012F">
        <w:rPr>
          <w:b/>
          <w:color w:val="000000"/>
        </w:rPr>
        <w:t>8607 · 0.004187 = 36.04</w:t>
      </w:r>
    </w:p>
    <w:p w14:paraId="40251E7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Средняя зольность топлива, % (прил. 2.1), </w:t>
      </w:r>
      <w:r w:rsidRPr="00BE012F">
        <w:rPr>
          <w:b/>
          <w:i/>
          <w:color w:val="000000"/>
          <w:sz w:val="22"/>
        </w:rPr>
        <w:t xml:space="preserve">AR = </w:t>
      </w:r>
      <w:r w:rsidRPr="00BE012F">
        <w:rPr>
          <w:b/>
          <w:color w:val="000000"/>
        </w:rPr>
        <w:t>0</w:t>
      </w:r>
    </w:p>
    <w:p w14:paraId="7A0CF19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Предельная зольность топлива, % не более (прил. 2.1), </w:t>
      </w:r>
      <w:r w:rsidRPr="00BE012F">
        <w:rPr>
          <w:b/>
          <w:i/>
          <w:color w:val="000000"/>
          <w:sz w:val="22"/>
        </w:rPr>
        <w:t xml:space="preserve">A1R = </w:t>
      </w:r>
      <w:r w:rsidRPr="00BE012F">
        <w:rPr>
          <w:b/>
          <w:color w:val="000000"/>
        </w:rPr>
        <w:t>0</w:t>
      </w:r>
    </w:p>
    <w:p w14:paraId="3A5E8E7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Среднее содержание серы в топливе, % (прил. 2.1), </w:t>
      </w:r>
      <w:r w:rsidRPr="00BE012F">
        <w:rPr>
          <w:b/>
          <w:i/>
          <w:color w:val="000000"/>
          <w:sz w:val="22"/>
        </w:rPr>
        <w:t xml:space="preserve">SR = </w:t>
      </w:r>
      <w:r w:rsidRPr="00BE012F">
        <w:rPr>
          <w:b/>
          <w:color w:val="000000"/>
        </w:rPr>
        <w:t>0.01</w:t>
      </w:r>
    </w:p>
    <w:p w14:paraId="425D74B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Предельное содержание серы в топливе, % не более (прил. 2.1), </w:t>
      </w:r>
      <w:r w:rsidRPr="00BE012F">
        <w:rPr>
          <w:b/>
          <w:i/>
          <w:color w:val="000000"/>
          <w:sz w:val="22"/>
        </w:rPr>
        <w:t xml:space="preserve">S1R = </w:t>
      </w:r>
      <w:r w:rsidRPr="00BE012F">
        <w:rPr>
          <w:b/>
          <w:color w:val="000000"/>
        </w:rPr>
        <w:t>0</w:t>
      </w:r>
    </w:p>
    <w:p w14:paraId="33ADEBBC" w14:textId="77777777" w:rsidR="002E3AA4" w:rsidRPr="00BE012F" w:rsidRDefault="002E3AA4" w:rsidP="002E3AA4">
      <w:pPr>
        <w:rPr>
          <w:b/>
          <w:color w:val="000000"/>
        </w:rPr>
      </w:pPr>
    </w:p>
    <w:p w14:paraId="5F28FE8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АЗОТА</w:t>
      </w:r>
    </w:p>
    <w:p w14:paraId="70B771BE" w14:textId="77777777" w:rsidR="002E3AA4" w:rsidRPr="00BE012F" w:rsidRDefault="002E3AA4" w:rsidP="002E3AA4">
      <w:pPr>
        <w:rPr>
          <w:color w:val="000000"/>
          <w:sz w:val="22"/>
        </w:rPr>
      </w:pPr>
    </w:p>
    <w:p w14:paraId="5C580A6C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3CFA8C7A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286DF76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Номинальная тепловая мощность котлоагрегата, кВт, </w:t>
      </w:r>
      <w:r w:rsidRPr="00BE012F">
        <w:rPr>
          <w:b/>
          <w:i/>
          <w:color w:val="000000"/>
          <w:sz w:val="22"/>
        </w:rPr>
        <w:t xml:space="preserve">QN = </w:t>
      </w:r>
      <w:r w:rsidRPr="00BE012F">
        <w:rPr>
          <w:b/>
          <w:color w:val="000000"/>
        </w:rPr>
        <w:t>100</w:t>
      </w:r>
    </w:p>
    <w:p w14:paraId="43EF1EE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Фактическая мощность котлоагрегата, кВт, </w:t>
      </w:r>
      <w:r w:rsidRPr="00BE012F">
        <w:rPr>
          <w:b/>
          <w:i/>
          <w:color w:val="000000"/>
          <w:sz w:val="22"/>
        </w:rPr>
        <w:t xml:space="preserve">QF = </w:t>
      </w:r>
      <w:r w:rsidRPr="00BE012F">
        <w:rPr>
          <w:b/>
          <w:color w:val="000000"/>
        </w:rPr>
        <w:t>100</w:t>
      </w:r>
    </w:p>
    <w:p w14:paraId="5C11E39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(рис. 2.1 или 2.2),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color w:val="000000"/>
        </w:rPr>
        <w:t>0.0792</w:t>
      </w:r>
    </w:p>
    <w:p w14:paraId="1DA02E2B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 снижения выбросов азота в рез-те техн. решений, </w:t>
      </w:r>
      <w:r w:rsidRPr="00BE012F">
        <w:rPr>
          <w:b/>
          <w:i/>
          <w:color w:val="000000"/>
          <w:sz w:val="22"/>
        </w:rPr>
        <w:t xml:space="preserve">B = </w:t>
      </w:r>
      <w:r w:rsidRPr="00BE012F">
        <w:rPr>
          <w:b/>
          <w:color w:val="000000"/>
        </w:rPr>
        <w:t>0</w:t>
      </w:r>
    </w:p>
    <w:p w14:paraId="00E1E76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(ф-ла 2.7а),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i/>
          <w:color w:val="000000"/>
        </w:rPr>
        <w:t>KNO · (QF / QN)</w:t>
      </w:r>
      <w:r w:rsidRPr="00BE012F">
        <w:rPr>
          <w:b/>
          <w:i/>
          <w:color w:val="000000"/>
          <w:vertAlign w:val="superscript"/>
        </w:rPr>
        <w:t>0.25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0.0792 · (100 / 100)</w:t>
      </w:r>
      <w:r w:rsidRPr="00BE012F">
        <w:rPr>
          <w:b/>
          <w:color w:val="000000"/>
          <w:vertAlign w:val="superscript"/>
        </w:rPr>
        <w:t>0.25</w:t>
      </w:r>
      <w:r w:rsidRPr="00BE012F">
        <w:rPr>
          <w:b/>
          <w:color w:val="000000"/>
        </w:rPr>
        <w:t xml:space="preserve"> = 0.0792</w:t>
      </w:r>
    </w:p>
    <w:p w14:paraId="609FDCC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т/год (ф-ла 2.7), </w:t>
      </w:r>
      <w:r w:rsidRPr="00BE012F">
        <w:rPr>
          <w:b/>
          <w:i/>
          <w:color w:val="000000"/>
          <w:sz w:val="22"/>
        </w:rPr>
        <w:t xml:space="preserve">MNOT = </w:t>
      </w:r>
      <w:r w:rsidRPr="00BE012F">
        <w:rPr>
          <w:b/>
          <w:i/>
          <w:color w:val="000000"/>
        </w:rPr>
        <w:t xml:space="preserve">0.001 · BT · QR · KNO · (1-B) = </w:t>
      </w:r>
      <w:r w:rsidRPr="00BE012F">
        <w:rPr>
          <w:b/>
          <w:color w:val="000000"/>
        </w:rPr>
        <w:t>0.001 · 7451.84 · 36.04 · 0.0792 · (1-0) = 21.27</w:t>
      </w:r>
    </w:p>
    <w:p w14:paraId="06005D8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г/с (ф-ла 2.7), </w:t>
      </w:r>
      <w:r w:rsidRPr="00BE012F">
        <w:rPr>
          <w:b/>
          <w:i/>
          <w:color w:val="000000"/>
          <w:sz w:val="22"/>
        </w:rPr>
        <w:t xml:space="preserve">MNOG = </w:t>
      </w:r>
      <w:r w:rsidRPr="00BE012F">
        <w:rPr>
          <w:b/>
          <w:i/>
          <w:color w:val="000000"/>
        </w:rPr>
        <w:t xml:space="preserve">0.001 · BG · QR · KNO · (1-B) = </w:t>
      </w:r>
      <w:r w:rsidRPr="00BE012F">
        <w:rPr>
          <w:b/>
          <w:color w:val="000000"/>
        </w:rPr>
        <w:t>0.001 · 318.33 · 36.04 · 0.0792 · (1-0) = 0.909</w:t>
      </w:r>
    </w:p>
    <w:p w14:paraId="6479238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0.8 · MNOT = </w:t>
      </w:r>
      <w:r w:rsidRPr="00BE012F">
        <w:rPr>
          <w:b/>
          <w:color w:val="000000"/>
        </w:rPr>
        <w:t>0.8 · 21.27 = 17.016</w:t>
      </w:r>
    </w:p>
    <w:p w14:paraId="2E8DCEB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0.8 · MNOG = </w:t>
      </w:r>
      <w:r w:rsidRPr="00BE012F">
        <w:rPr>
          <w:b/>
          <w:color w:val="000000"/>
        </w:rPr>
        <w:t>0.8 · 0.909 = 0.7272</w:t>
      </w:r>
    </w:p>
    <w:p w14:paraId="59A3F986" w14:textId="77777777" w:rsidR="002E3AA4" w:rsidRPr="00BE012F" w:rsidRDefault="002E3AA4" w:rsidP="002E3AA4">
      <w:pPr>
        <w:rPr>
          <w:b/>
          <w:color w:val="000000"/>
        </w:rPr>
      </w:pPr>
    </w:p>
    <w:p w14:paraId="1537865D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0BEBF872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32E60E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0.13 · MNOT = </w:t>
      </w:r>
      <w:r w:rsidRPr="00BE012F">
        <w:rPr>
          <w:b/>
          <w:color w:val="000000"/>
        </w:rPr>
        <w:t>0.13 · 21.27 = 2.7651</w:t>
      </w:r>
    </w:p>
    <w:p w14:paraId="22DDBF0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0.13 · MNOG = </w:t>
      </w:r>
      <w:r w:rsidRPr="00BE012F">
        <w:rPr>
          <w:b/>
          <w:color w:val="000000"/>
        </w:rPr>
        <w:t>0.13 · 0.909 = 0.11817</w:t>
      </w:r>
    </w:p>
    <w:p w14:paraId="0CBF15A0" w14:textId="77777777" w:rsidR="002E3AA4" w:rsidRPr="00BE012F" w:rsidRDefault="002E3AA4" w:rsidP="002E3AA4">
      <w:pPr>
        <w:rPr>
          <w:b/>
          <w:color w:val="000000"/>
        </w:rPr>
      </w:pPr>
    </w:p>
    <w:p w14:paraId="2B6D7BE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СЕРЫ</w:t>
      </w:r>
    </w:p>
    <w:p w14:paraId="64EED649" w14:textId="77777777" w:rsidR="002E3AA4" w:rsidRPr="00BE012F" w:rsidRDefault="002E3AA4" w:rsidP="002E3AA4">
      <w:pPr>
        <w:rPr>
          <w:color w:val="000000"/>
          <w:sz w:val="22"/>
        </w:rPr>
      </w:pPr>
    </w:p>
    <w:p w14:paraId="3910D9A7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3D69A433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2093105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Доля окислов серы, связываемых летучей золой топлива (п. 2.2), </w:t>
      </w:r>
      <w:r w:rsidRPr="00BE012F">
        <w:rPr>
          <w:b/>
          <w:i/>
          <w:color w:val="000000"/>
          <w:sz w:val="22"/>
        </w:rPr>
        <w:t xml:space="preserve">NSO2 = </w:t>
      </w:r>
      <w:r w:rsidRPr="00BE012F">
        <w:rPr>
          <w:b/>
          <w:color w:val="000000"/>
        </w:rPr>
        <w:t>0</w:t>
      </w:r>
    </w:p>
    <w:p w14:paraId="25490CC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Содержание сероводорода в топливе, % (прил. 2.1), </w:t>
      </w:r>
      <w:r w:rsidRPr="00BE012F">
        <w:rPr>
          <w:b/>
          <w:i/>
          <w:color w:val="000000"/>
          <w:sz w:val="22"/>
        </w:rPr>
        <w:t xml:space="preserve">H2S = </w:t>
      </w:r>
      <w:r w:rsidRPr="00BE012F">
        <w:rPr>
          <w:b/>
          <w:color w:val="000000"/>
        </w:rPr>
        <w:t>0.01</w:t>
      </w:r>
    </w:p>
    <w:p w14:paraId="6D3399B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т/год (ф-ла 2.2),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0.02 · BT · SR · (1-NSO2) + 0.0188 · H2S · BT = </w:t>
      </w:r>
      <w:r w:rsidRPr="00BE012F">
        <w:rPr>
          <w:b/>
          <w:color w:val="000000"/>
        </w:rPr>
        <w:t>0.02 · 7451.84 · 0.01 · (1-0) + 0.0188 · 0.01 · 7451.84 = 2.89131392</w:t>
      </w:r>
    </w:p>
    <w:p w14:paraId="26C9163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г/с (ф-ла 2.2),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0.02 · BG · S1R · (1-NSO2) + 0.0188 · H2S · BG = </w:t>
      </w:r>
      <w:r w:rsidRPr="00BE012F">
        <w:rPr>
          <w:b/>
          <w:color w:val="000000"/>
        </w:rPr>
        <w:t>0.02 · 318.33 · 0 · (1-0) + 0.0188 · 0.01 · 318.33 = 0.05984604</w:t>
      </w:r>
    </w:p>
    <w:p w14:paraId="38819B42" w14:textId="77777777" w:rsidR="002E3AA4" w:rsidRPr="00BE012F" w:rsidRDefault="002E3AA4" w:rsidP="002E3AA4">
      <w:pPr>
        <w:rPr>
          <w:b/>
          <w:color w:val="000000"/>
        </w:rPr>
      </w:pPr>
    </w:p>
    <w:p w14:paraId="0391EC6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ОКИСИ УГЛЕРОДА</w:t>
      </w:r>
    </w:p>
    <w:p w14:paraId="41D6BF9C" w14:textId="77777777" w:rsidR="002E3AA4" w:rsidRPr="00BE012F" w:rsidRDefault="002E3AA4" w:rsidP="002E3AA4">
      <w:pPr>
        <w:rPr>
          <w:color w:val="000000"/>
          <w:sz w:val="22"/>
        </w:rPr>
      </w:pPr>
    </w:p>
    <w:p w14:paraId="13E96EC2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391BDA2A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14383E5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механической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Q4 = </w:t>
      </w:r>
      <w:r w:rsidRPr="00BE012F">
        <w:rPr>
          <w:b/>
          <w:color w:val="000000"/>
        </w:rPr>
        <w:t>0</w:t>
      </w:r>
    </w:p>
    <w:p w14:paraId="036E109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топки: Камерная топка</w:t>
      </w:r>
    </w:p>
    <w:p w14:paraId="75EC41F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химической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Q3 = </w:t>
      </w:r>
      <w:r w:rsidRPr="00BE012F">
        <w:rPr>
          <w:b/>
          <w:color w:val="000000"/>
        </w:rPr>
        <w:t>0.5</w:t>
      </w:r>
    </w:p>
    <w:p w14:paraId="25B4820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долю потери тепла, </w:t>
      </w:r>
      <w:r w:rsidRPr="00BE012F">
        <w:rPr>
          <w:b/>
          <w:i/>
          <w:color w:val="000000"/>
          <w:sz w:val="22"/>
        </w:rPr>
        <w:t xml:space="preserve">R = </w:t>
      </w:r>
      <w:r w:rsidRPr="00BE012F">
        <w:rPr>
          <w:b/>
          <w:color w:val="000000"/>
        </w:rPr>
        <w:t>0.5</w:t>
      </w:r>
    </w:p>
    <w:p w14:paraId="79A153D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>Выход окиси углерода в кг/тонн или кг/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 (ф-ла 2.5), </w:t>
      </w:r>
      <w:r w:rsidRPr="00BE012F">
        <w:rPr>
          <w:b/>
          <w:i/>
          <w:color w:val="000000"/>
          <w:sz w:val="22"/>
        </w:rPr>
        <w:t xml:space="preserve">CCO = </w:t>
      </w:r>
      <w:r w:rsidRPr="00BE012F">
        <w:rPr>
          <w:b/>
          <w:i/>
          <w:color w:val="000000"/>
        </w:rPr>
        <w:t xml:space="preserve">Q3 · R · QR = </w:t>
      </w:r>
      <w:r w:rsidRPr="00BE012F">
        <w:rPr>
          <w:b/>
          <w:color w:val="000000"/>
        </w:rPr>
        <w:t>0.5 · 0.5 · 36.04 = 9.01</w:t>
      </w:r>
    </w:p>
    <w:p w14:paraId="0A58ECC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т/год (ф-ла 2.4),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0.001 · BT · CCO · (1-Q4 / 100) = </w:t>
      </w:r>
      <w:r w:rsidRPr="00BE012F">
        <w:rPr>
          <w:b/>
          <w:color w:val="000000"/>
        </w:rPr>
        <w:t>0.001 · 7451.84 · 9.01 · (1-0 / 100) = 67.1410784</w:t>
      </w:r>
    </w:p>
    <w:p w14:paraId="04C7878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г/с (ф-ла 2.4),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0.001 · BG · CCO · (1-Q4 / 100) = </w:t>
      </w:r>
      <w:r w:rsidRPr="00BE012F">
        <w:rPr>
          <w:b/>
          <w:color w:val="000000"/>
        </w:rPr>
        <w:t>0.001 · 318.33 · 9.01 · (1-0 / 100) = 2.8681533</w:t>
      </w:r>
    </w:p>
    <w:p w14:paraId="46710E5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6950655C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F186" w14:textId="4C4D7634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4F3C" w14:textId="52BC856D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9B6C" w14:textId="25578CF4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43EB" w14:textId="2AC724C3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217058CD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ECFB" w14:textId="6E0B7F85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14C1" w14:textId="4A28035B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F319" w14:textId="7C15A594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0.7272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CEEC3" w14:textId="657E11B4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17.016</w:t>
            </w:r>
          </w:p>
        </w:tc>
      </w:tr>
      <w:tr w:rsidR="002E3AA4" w:rsidRPr="00BE012F" w14:paraId="280CF300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A2CE5" w14:textId="13D315D4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38F0" w14:textId="23F91CCA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A30D1" w14:textId="26D242C2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0.11817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B5C4" w14:textId="6B57C9F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2.7651</w:t>
            </w:r>
          </w:p>
        </w:tc>
      </w:tr>
      <w:tr w:rsidR="002E3AA4" w:rsidRPr="00BE012F" w14:paraId="6FBF6069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EDF5B" w14:textId="1BE288F2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B9BC6" w14:textId="5CAC6C9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BC32" w14:textId="5DCE3A3D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0.05984604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785A9" w14:textId="4B9D1325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2.89131392</w:t>
            </w:r>
          </w:p>
        </w:tc>
      </w:tr>
      <w:tr w:rsidR="002E3AA4" w:rsidRPr="00BE012F" w14:paraId="5BA51A88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ABF12" w14:textId="67F7C54C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11EBC" w14:textId="2758D20C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DC40" w14:textId="157EDD3F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2.8681533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267CF" w14:textId="3EFA66E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67.1410784</w:t>
            </w:r>
          </w:p>
        </w:tc>
      </w:tr>
    </w:tbl>
    <w:p w14:paraId="66CFAA53" w14:textId="75A7EE62" w:rsidR="002E3AA4" w:rsidRPr="00BE012F" w:rsidRDefault="002E3AA4" w:rsidP="002E3AA4">
      <w:pPr>
        <w:rPr>
          <w:color w:val="000000"/>
          <w:sz w:val="22"/>
        </w:rPr>
      </w:pPr>
    </w:p>
    <w:p w14:paraId="24DFA8E4" w14:textId="77777777" w:rsidR="002E3AA4" w:rsidRPr="00BE012F" w:rsidRDefault="002E3AA4" w:rsidP="002E3AA4">
      <w:pPr>
        <w:rPr>
          <w:color w:val="000000"/>
          <w:sz w:val="22"/>
        </w:rPr>
      </w:pPr>
    </w:p>
    <w:p w14:paraId="5F7BB90B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28A584EF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загрязнения: 0018, Дымовая труба</w:t>
      </w:r>
    </w:p>
    <w:p w14:paraId="497C3F57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выделения: 0018 04, Отопительный котел №5</w:t>
      </w:r>
    </w:p>
    <w:p w14:paraId="39FFCCC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153238C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"Сборник методик по расчету выбросов вредных в атмосферу</w:t>
      </w:r>
    </w:p>
    <w:p w14:paraId="00331345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BE012F">
        <w:rPr>
          <w:color w:val="000000"/>
          <w:sz w:val="22"/>
        </w:rPr>
        <w:t>КазЭКОЭКСП</w:t>
      </w:r>
      <w:proofErr w:type="spellEnd"/>
      <w:r w:rsidRPr="00BE012F">
        <w:rPr>
          <w:color w:val="000000"/>
          <w:sz w:val="22"/>
        </w:rPr>
        <w:t>, 1996 г.</w:t>
      </w:r>
    </w:p>
    <w:p w14:paraId="652C150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п.2. Расчет выбросов вредных веществ при сжигании топлива</w:t>
      </w:r>
    </w:p>
    <w:p w14:paraId="4AD35D5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 котлах производительностью до 30 т/час</w:t>
      </w:r>
    </w:p>
    <w:p w14:paraId="16E95422" w14:textId="77777777" w:rsidR="002E3AA4" w:rsidRPr="00BE012F" w:rsidRDefault="002E3AA4" w:rsidP="002E3AA4">
      <w:pPr>
        <w:rPr>
          <w:color w:val="000000"/>
          <w:sz w:val="22"/>
        </w:rPr>
      </w:pPr>
    </w:p>
    <w:p w14:paraId="56A43A3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Вид топлива, </w:t>
      </w:r>
      <w:r w:rsidRPr="00BE012F">
        <w:rPr>
          <w:b/>
          <w:i/>
          <w:color w:val="000000"/>
          <w:sz w:val="22"/>
        </w:rPr>
        <w:t xml:space="preserve">K3 = </w:t>
      </w:r>
      <w:r w:rsidRPr="00BE012F">
        <w:rPr>
          <w:b/>
          <w:color w:val="000000"/>
        </w:rPr>
        <w:t>Газ (природный)</w:t>
      </w:r>
    </w:p>
    <w:p w14:paraId="59F0AF6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3/год, </w:t>
      </w:r>
      <w:r w:rsidRPr="00BE012F">
        <w:rPr>
          <w:b/>
          <w:i/>
          <w:color w:val="000000"/>
          <w:sz w:val="22"/>
        </w:rPr>
        <w:t xml:space="preserve">BT = </w:t>
      </w:r>
      <w:r w:rsidRPr="00BE012F">
        <w:rPr>
          <w:b/>
          <w:color w:val="000000"/>
        </w:rPr>
        <w:t>7387.6</w:t>
      </w:r>
    </w:p>
    <w:p w14:paraId="06AA8F3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л/с, </w:t>
      </w:r>
      <w:r w:rsidRPr="00BE012F">
        <w:rPr>
          <w:b/>
          <w:i/>
          <w:color w:val="000000"/>
          <w:sz w:val="22"/>
        </w:rPr>
        <w:t xml:space="preserve">BG = </w:t>
      </w:r>
      <w:r w:rsidRPr="00BE012F">
        <w:rPr>
          <w:b/>
          <w:color w:val="000000"/>
        </w:rPr>
        <w:t>423.5</w:t>
      </w:r>
    </w:p>
    <w:p w14:paraId="0ADB67E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Месторождение,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color w:val="000000"/>
        </w:rPr>
        <w:t>Месторождение Жанажол</w:t>
      </w:r>
    </w:p>
    <w:p w14:paraId="5D0A67C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Низшая теплота сгорания рабочего топлива, ккал/м3 (прил. 2.1),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color w:val="000000"/>
        </w:rPr>
        <w:t>8607</w:t>
      </w:r>
    </w:p>
    <w:p w14:paraId="23C8F9E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Пересчет в МДж,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i/>
          <w:color w:val="000000"/>
        </w:rPr>
        <w:t xml:space="preserve">QR · 0.004187 = </w:t>
      </w:r>
      <w:r w:rsidRPr="00BE012F">
        <w:rPr>
          <w:b/>
          <w:color w:val="000000"/>
        </w:rPr>
        <w:t>8607 · 0.004187 = 36.04</w:t>
      </w:r>
    </w:p>
    <w:p w14:paraId="7BF8220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Средняя зольность топлива, % (прил. 2.1), </w:t>
      </w:r>
      <w:r w:rsidRPr="00BE012F">
        <w:rPr>
          <w:b/>
          <w:i/>
          <w:color w:val="000000"/>
          <w:sz w:val="22"/>
        </w:rPr>
        <w:t xml:space="preserve">AR = </w:t>
      </w:r>
      <w:r w:rsidRPr="00BE012F">
        <w:rPr>
          <w:b/>
          <w:color w:val="000000"/>
        </w:rPr>
        <w:t>0</w:t>
      </w:r>
    </w:p>
    <w:p w14:paraId="31017C0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Предельная зольность топлива, % не более (прил. 2.1), </w:t>
      </w:r>
      <w:r w:rsidRPr="00BE012F">
        <w:rPr>
          <w:b/>
          <w:i/>
          <w:color w:val="000000"/>
          <w:sz w:val="22"/>
        </w:rPr>
        <w:t xml:space="preserve">A1R = </w:t>
      </w:r>
      <w:r w:rsidRPr="00BE012F">
        <w:rPr>
          <w:b/>
          <w:color w:val="000000"/>
        </w:rPr>
        <w:t>0</w:t>
      </w:r>
    </w:p>
    <w:p w14:paraId="70A88D4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Среднее содержание серы в топливе, % (прил. 2.1), </w:t>
      </w:r>
      <w:r w:rsidRPr="00BE012F">
        <w:rPr>
          <w:b/>
          <w:i/>
          <w:color w:val="000000"/>
          <w:sz w:val="22"/>
        </w:rPr>
        <w:t xml:space="preserve">SR = </w:t>
      </w:r>
      <w:r w:rsidRPr="00BE012F">
        <w:rPr>
          <w:b/>
          <w:color w:val="000000"/>
        </w:rPr>
        <w:t>0.01</w:t>
      </w:r>
    </w:p>
    <w:p w14:paraId="2579C9C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Предельное содержание серы в топливе, % не более (прил. 2.1), </w:t>
      </w:r>
      <w:r w:rsidRPr="00BE012F">
        <w:rPr>
          <w:b/>
          <w:i/>
          <w:color w:val="000000"/>
          <w:sz w:val="22"/>
        </w:rPr>
        <w:t xml:space="preserve">S1R = </w:t>
      </w:r>
      <w:r w:rsidRPr="00BE012F">
        <w:rPr>
          <w:b/>
          <w:color w:val="000000"/>
        </w:rPr>
        <w:t>0</w:t>
      </w:r>
    </w:p>
    <w:p w14:paraId="375E9D26" w14:textId="77777777" w:rsidR="002E3AA4" w:rsidRPr="00BE012F" w:rsidRDefault="002E3AA4" w:rsidP="002E3AA4">
      <w:pPr>
        <w:rPr>
          <w:b/>
          <w:color w:val="000000"/>
        </w:rPr>
      </w:pPr>
    </w:p>
    <w:p w14:paraId="294B9D6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АЗОТА</w:t>
      </w:r>
    </w:p>
    <w:p w14:paraId="66133769" w14:textId="77777777" w:rsidR="002E3AA4" w:rsidRPr="00BE012F" w:rsidRDefault="002E3AA4" w:rsidP="002E3AA4">
      <w:pPr>
        <w:rPr>
          <w:color w:val="000000"/>
          <w:sz w:val="22"/>
        </w:rPr>
      </w:pPr>
    </w:p>
    <w:p w14:paraId="145A9792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1EA8881A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4AF8982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Номинальная тепловая мощность котлоагрегата, кВт, </w:t>
      </w:r>
      <w:r w:rsidRPr="00BE012F">
        <w:rPr>
          <w:b/>
          <w:i/>
          <w:color w:val="000000"/>
          <w:sz w:val="22"/>
        </w:rPr>
        <w:t xml:space="preserve">QN = </w:t>
      </w:r>
      <w:r w:rsidRPr="00BE012F">
        <w:rPr>
          <w:b/>
          <w:color w:val="000000"/>
        </w:rPr>
        <w:t>100</w:t>
      </w:r>
    </w:p>
    <w:p w14:paraId="4F74C9C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Фактическая мощность котлоагрегата, кВт, </w:t>
      </w:r>
      <w:r w:rsidRPr="00BE012F">
        <w:rPr>
          <w:b/>
          <w:i/>
          <w:color w:val="000000"/>
          <w:sz w:val="22"/>
        </w:rPr>
        <w:t xml:space="preserve">QF = </w:t>
      </w:r>
      <w:r w:rsidRPr="00BE012F">
        <w:rPr>
          <w:b/>
          <w:color w:val="000000"/>
        </w:rPr>
        <w:t>100</w:t>
      </w:r>
    </w:p>
    <w:p w14:paraId="09F98C4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(рис. 2.1 или 2.2),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color w:val="000000"/>
        </w:rPr>
        <w:t>0.0792</w:t>
      </w:r>
    </w:p>
    <w:p w14:paraId="761E214F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 снижения выбросов азота в рез-те техн. решений, </w:t>
      </w:r>
      <w:r w:rsidRPr="00BE012F">
        <w:rPr>
          <w:b/>
          <w:i/>
          <w:color w:val="000000"/>
          <w:sz w:val="22"/>
        </w:rPr>
        <w:t xml:space="preserve">B = </w:t>
      </w:r>
      <w:r w:rsidRPr="00BE012F">
        <w:rPr>
          <w:b/>
          <w:color w:val="000000"/>
        </w:rPr>
        <w:t>0</w:t>
      </w:r>
    </w:p>
    <w:p w14:paraId="6227CA4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(ф-ла 2.7а),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i/>
          <w:color w:val="000000"/>
        </w:rPr>
        <w:t>KNO · (QF / QN)</w:t>
      </w:r>
      <w:r w:rsidRPr="00BE012F">
        <w:rPr>
          <w:b/>
          <w:i/>
          <w:color w:val="000000"/>
          <w:vertAlign w:val="superscript"/>
        </w:rPr>
        <w:t>0.25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0.0792 · (100 / 100)</w:t>
      </w:r>
      <w:r w:rsidRPr="00BE012F">
        <w:rPr>
          <w:b/>
          <w:color w:val="000000"/>
          <w:vertAlign w:val="superscript"/>
        </w:rPr>
        <w:t>0.25</w:t>
      </w:r>
      <w:r w:rsidRPr="00BE012F">
        <w:rPr>
          <w:b/>
          <w:color w:val="000000"/>
        </w:rPr>
        <w:t xml:space="preserve"> = 0.0792</w:t>
      </w:r>
    </w:p>
    <w:p w14:paraId="0E370BB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т/год (ф-ла 2.7), </w:t>
      </w:r>
      <w:r w:rsidRPr="00BE012F">
        <w:rPr>
          <w:b/>
          <w:i/>
          <w:color w:val="000000"/>
          <w:sz w:val="22"/>
        </w:rPr>
        <w:t xml:space="preserve">MNOT = </w:t>
      </w:r>
      <w:r w:rsidRPr="00BE012F">
        <w:rPr>
          <w:b/>
          <w:i/>
          <w:color w:val="000000"/>
        </w:rPr>
        <w:t xml:space="preserve">0.001 · BT · QR · KNO · (1-B) = </w:t>
      </w:r>
      <w:r w:rsidRPr="00BE012F">
        <w:rPr>
          <w:b/>
          <w:color w:val="000000"/>
        </w:rPr>
        <w:t>0.001 · 7387.6 · 36.04 · 0.0792 · (1-0) = 21.1</w:t>
      </w:r>
    </w:p>
    <w:p w14:paraId="306C5CA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г/с (ф-ла 2.7), </w:t>
      </w:r>
      <w:r w:rsidRPr="00BE012F">
        <w:rPr>
          <w:b/>
          <w:i/>
          <w:color w:val="000000"/>
          <w:sz w:val="22"/>
        </w:rPr>
        <w:t xml:space="preserve">MNOG = </w:t>
      </w:r>
      <w:r w:rsidRPr="00BE012F">
        <w:rPr>
          <w:b/>
          <w:i/>
          <w:color w:val="000000"/>
        </w:rPr>
        <w:t xml:space="preserve">0.001 · BG · QR · KNO · (1-B) = </w:t>
      </w:r>
      <w:r w:rsidRPr="00BE012F">
        <w:rPr>
          <w:b/>
          <w:color w:val="000000"/>
        </w:rPr>
        <w:t>0.001 · 423.5 · 36.04 · 0.0792 · (1-0) = 1.21</w:t>
      </w:r>
    </w:p>
    <w:p w14:paraId="3994D6B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0.8 · MNOT = </w:t>
      </w:r>
      <w:r w:rsidRPr="00BE012F">
        <w:rPr>
          <w:b/>
          <w:color w:val="000000"/>
        </w:rPr>
        <w:t>0.8 · 21.1 = 16.88</w:t>
      </w:r>
    </w:p>
    <w:p w14:paraId="1ADFD40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0.8 · MNOG = </w:t>
      </w:r>
      <w:r w:rsidRPr="00BE012F">
        <w:rPr>
          <w:b/>
          <w:color w:val="000000"/>
        </w:rPr>
        <w:t>0.8 · 1.21 = 0.968</w:t>
      </w:r>
    </w:p>
    <w:p w14:paraId="6D049257" w14:textId="77777777" w:rsidR="002E3AA4" w:rsidRPr="00BE012F" w:rsidRDefault="002E3AA4" w:rsidP="002E3AA4">
      <w:pPr>
        <w:rPr>
          <w:b/>
          <w:color w:val="000000"/>
        </w:rPr>
      </w:pPr>
    </w:p>
    <w:p w14:paraId="326CB698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602487B8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CDC468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0.13 · MNOT = </w:t>
      </w:r>
      <w:r w:rsidRPr="00BE012F">
        <w:rPr>
          <w:b/>
          <w:color w:val="000000"/>
        </w:rPr>
        <w:t>0.13 · 21.1 = 2.743</w:t>
      </w:r>
    </w:p>
    <w:p w14:paraId="0B74500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0.13 · MNOG = </w:t>
      </w:r>
      <w:r w:rsidRPr="00BE012F">
        <w:rPr>
          <w:b/>
          <w:color w:val="000000"/>
        </w:rPr>
        <w:t>0.13 · 1.21 = 0.1573</w:t>
      </w:r>
    </w:p>
    <w:p w14:paraId="0406A2FD" w14:textId="77777777" w:rsidR="002E3AA4" w:rsidRPr="00BE012F" w:rsidRDefault="002E3AA4" w:rsidP="002E3AA4">
      <w:pPr>
        <w:rPr>
          <w:b/>
          <w:color w:val="000000"/>
        </w:rPr>
      </w:pPr>
    </w:p>
    <w:p w14:paraId="6B850F2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СЕРЫ</w:t>
      </w:r>
    </w:p>
    <w:p w14:paraId="3A6684DE" w14:textId="77777777" w:rsidR="002E3AA4" w:rsidRPr="00BE012F" w:rsidRDefault="002E3AA4" w:rsidP="002E3AA4">
      <w:pPr>
        <w:rPr>
          <w:color w:val="000000"/>
          <w:sz w:val="22"/>
        </w:rPr>
      </w:pPr>
    </w:p>
    <w:p w14:paraId="569CD5BB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4213FFFC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3F72DE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Доля окислов серы, связываемых летучей золой топлива (п. 2.2), </w:t>
      </w:r>
      <w:r w:rsidRPr="00BE012F">
        <w:rPr>
          <w:b/>
          <w:i/>
          <w:color w:val="000000"/>
          <w:sz w:val="22"/>
        </w:rPr>
        <w:t xml:space="preserve">NSO2 = </w:t>
      </w:r>
      <w:r w:rsidRPr="00BE012F">
        <w:rPr>
          <w:b/>
          <w:color w:val="000000"/>
        </w:rPr>
        <w:t>0</w:t>
      </w:r>
    </w:p>
    <w:p w14:paraId="2E136E3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Содержание сероводорода в топливе, % (прил. 2.1), </w:t>
      </w:r>
      <w:r w:rsidRPr="00BE012F">
        <w:rPr>
          <w:b/>
          <w:i/>
          <w:color w:val="000000"/>
          <w:sz w:val="22"/>
        </w:rPr>
        <w:t xml:space="preserve">H2S = </w:t>
      </w:r>
      <w:r w:rsidRPr="00BE012F">
        <w:rPr>
          <w:b/>
          <w:color w:val="000000"/>
        </w:rPr>
        <w:t>0.01</w:t>
      </w:r>
    </w:p>
    <w:p w14:paraId="0FE70F4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т/год (ф-ла 2.2),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0.02 · BT · SR · (1-NSO2) + 0.0188 · H2S · BT = </w:t>
      </w:r>
      <w:r w:rsidRPr="00BE012F">
        <w:rPr>
          <w:b/>
          <w:color w:val="000000"/>
        </w:rPr>
        <w:t>0.02 · 7387.6 · 0.01 · (1-0) + 0.0188 · 0.01 · 7387.6 = 2.8663888</w:t>
      </w:r>
    </w:p>
    <w:p w14:paraId="4C25184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г/с (ф-ла 2.2),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0.02 · BG · S1R · (1-NSO2) + 0.0188 · H2S · BG = </w:t>
      </w:r>
      <w:r w:rsidRPr="00BE012F">
        <w:rPr>
          <w:b/>
          <w:color w:val="000000"/>
        </w:rPr>
        <w:t>0.02 · 423.5 · 0 · (1-0) + 0.0188 · 0.01 · 423.5 = 0.079618</w:t>
      </w:r>
    </w:p>
    <w:p w14:paraId="0B347BE5" w14:textId="77777777" w:rsidR="002E3AA4" w:rsidRPr="00BE012F" w:rsidRDefault="002E3AA4" w:rsidP="002E3AA4">
      <w:pPr>
        <w:rPr>
          <w:b/>
          <w:color w:val="000000"/>
        </w:rPr>
      </w:pPr>
    </w:p>
    <w:p w14:paraId="4712AA9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ОКИСИ УГЛЕРОДА</w:t>
      </w:r>
    </w:p>
    <w:p w14:paraId="04CECC40" w14:textId="77777777" w:rsidR="002E3AA4" w:rsidRPr="00BE012F" w:rsidRDefault="002E3AA4" w:rsidP="002E3AA4">
      <w:pPr>
        <w:rPr>
          <w:color w:val="000000"/>
          <w:sz w:val="22"/>
        </w:rPr>
      </w:pPr>
    </w:p>
    <w:p w14:paraId="658B9E05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2741FCFA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406F3D0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механической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Q4 = </w:t>
      </w:r>
      <w:r w:rsidRPr="00BE012F">
        <w:rPr>
          <w:b/>
          <w:color w:val="000000"/>
        </w:rPr>
        <w:t>0</w:t>
      </w:r>
    </w:p>
    <w:p w14:paraId="4C413E3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топки: Камерная топка</w:t>
      </w:r>
    </w:p>
    <w:p w14:paraId="019094C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химической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Q3 = </w:t>
      </w:r>
      <w:r w:rsidRPr="00BE012F">
        <w:rPr>
          <w:b/>
          <w:color w:val="000000"/>
        </w:rPr>
        <w:t>0.5</w:t>
      </w:r>
    </w:p>
    <w:p w14:paraId="73899BA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долю потери тепла, </w:t>
      </w:r>
      <w:r w:rsidRPr="00BE012F">
        <w:rPr>
          <w:b/>
          <w:i/>
          <w:color w:val="000000"/>
          <w:sz w:val="22"/>
        </w:rPr>
        <w:t xml:space="preserve">R = </w:t>
      </w:r>
      <w:r w:rsidRPr="00BE012F">
        <w:rPr>
          <w:b/>
          <w:color w:val="000000"/>
        </w:rPr>
        <w:t>0.5</w:t>
      </w:r>
    </w:p>
    <w:p w14:paraId="66040D1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>Выход окиси углерода в кг/тонн или кг/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 (ф-ла 2.5), </w:t>
      </w:r>
      <w:r w:rsidRPr="00BE012F">
        <w:rPr>
          <w:b/>
          <w:i/>
          <w:color w:val="000000"/>
          <w:sz w:val="22"/>
        </w:rPr>
        <w:t xml:space="preserve">CCO = </w:t>
      </w:r>
      <w:r w:rsidRPr="00BE012F">
        <w:rPr>
          <w:b/>
          <w:i/>
          <w:color w:val="000000"/>
        </w:rPr>
        <w:t xml:space="preserve">Q3 · R · QR = </w:t>
      </w:r>
      <w:r w:rsidRPr="00BE012F">
        <w:rPr>
          <w:b/>
          <w:color w:val="000000"/>
        </w:rPr>
        <w:t>0.5 · 0.5 · 36.04 = 9.01</w:t>
      </w:r>
    </w:p>
    <w:p w14:paraId="49C1907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т/год (ф-ла 2.4),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0.001 · BT · CCO · (1-Q4 / 100) = </w:t>
      </w:r>
      <w:r w:rsidRPr="00BE012F">
        <w:rPr>
          <w:b/>
          <w:color w:val="000000"/>
        </w:rPr>
        <w:t>0.001 · 7387.6 · 9.01 · (1-0 / 100) = 66.562276</w:t>
      </w:r>
    </w:p>
    <w:p w14:paraId="7241F83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г/с (ф-ла 2.4),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0.001 · BG · CCO · (1-Q4 / 100) = </w:t>
      </w:r>
      <w:r w:rsidRPr="00BE012F">
        <w:rPr>
          <w:b/>
          <w:color w:val="000000"/>
        </w:rPr>
        <w:t>0.001 · 423.5 · 9.01 · (1-0 / 100) = 3.815735</w:t>
      </w:r>
    </w:p>
    <w:p w14:paraId="169C13C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5D10C827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F0E3" w14:textId="67DB7A4D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0457" w14:textId="69EFB8A8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4934" w14:textId="2C8BF952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5AA9" w14:textId="10E8950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31C51C78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F28B" w14:textId="71E2079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lastRenderedPageBreak/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B88E" w14:textId="07498665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F54F" w14:textId="2AB58B10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0.968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88362" w14:textId="11A4AB66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16.88</w:t>
            </w:r>
          </w:p>
        </w:tc>
      </w:tr>
      <w:tr w:rsidR="002E3AA4" w:rsidRPr="00BE012F" w14:paraId="6C1A0821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BEEA7" w14:textId="3DB6CF54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F6EEF" w14:textId="293C99C4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A0D0" w14:textId="14E3BC49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0.1573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2B2D" w14:textId="7FBB0C51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2.743</w:t>
            </w:r>
          </w:p>
        </w:tc>
      </w:tr>
      <w:tr w:rsidR="002E3AA4" w:rsidRPr="00BE012F" w14:paraId="5A38F4E2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3E37" w14:textId="5617775D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87B8" w14:textId="5D4B0EE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2591D" w14:textId="23870E15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0.079618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7B02" w14:textId="0F33F986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2.8663888</w:t>
            </w:r>
          </w:p>
        </w:tc>
      </w:tr>
      <w:tr w:rsidR="002E3AA4" w:rsidRPr="00BE012F" w14:paraId="6E486C36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878FF" w14:textId="6B6C40E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A75A" w14:textId="330411A1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F0F65" w14:textId="3E250A41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3.815735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7E83" w14:textId="2E07455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66.562276</w:t>
            </w:r>
          </w:p>
        </w:tc>
      </w:tr>
    </w:tbl>
    <w:p w14:paraId="08ED814D" w14:textId="67DCA468" w:rsidR="002E3AA4" w:rsidRPr="00BE012F" w:rsidRDefault="002E3AA4" w:rsidP="002E3AA4">
      <w:pPr>
        <w:rPr>
          <w:color w:val="000000"/>
          <w:sz w:val="22"/>
        </w:rPr>
      </w:pPr>
    </w:p>
    <w:p w14:paraId="02BDA626" w14:textId="77777777" w:rsidR="002E3AA4" w:rsidRPr="00BE012F" w:rsidRDefault="002E3AA4" w:rsidP="002E3AA4">
      <w:pPr>
        <w:rPr>
          <w:color w:val="000000"/>
          <w:sz w:val="22"/>
        </w:rPr>
      </w:pPr>
    </w:p>
    <w:p w14:paraId="32A3A707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2A29CFE6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3EEEBA07" w14:textId="77777777" w:rsidR="002E3AA4" w:rsidRPr="00BE012F" w:rsidRDefault="002E3AA4" w:rsidP="002E3AA4">
      <w:pPr>
        <w:rPr>
          <w:color w:val="000000"/>
          <w:sz w:val="22"/>
        </w:rPr>
      </w:pPr>
    </w:p>
    <w:p w14:paraId="6BD7D2C0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загрязнения: 0019, Дымовая труба</w:t>
      </w:r>
    </w:p>
    <w:p w14:paraId="58376D91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выделения: 0019 05, Отопительный котел №6</w:t>
      </w:r>
    </w:p>
    <w:p w14:paraId="1EC4E32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272F399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"Сборник методик по расчету выбросов вредных в атмосферу</w:t>
      </w:r>
    </w:p>
    <w:p w14:paraId="10D3AB1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BE012F">
        <w:rPr>
          <w:color w:val="000000"/>
          <w:sz w:val="22"/>
        </w:rPr>
        <w:t>КазЭКОЭКСП</w:t>
      </w:r>
      <w:proofErr w:type="spellEnd"/>
      <w:r w:rsidRPr="00BE012F">
        <w:rPr>
          <w:color w:val="000000"/>
          <w:sz w:val="22"/>
        </w:rPr>
        <w:t>, 1996 г.</w:t>
      </w:r>
    </w:p>
    <w:p w14:paraId="1677627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п.2. Расчет выбросов вредных веществ при сжигании топлива</w:t>
      </w:r>
    </w:p>
    <w:p w14:paraId="10B4178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 котлах производительностью до 30 т/час</w:t>
      </w:r>
    </w:p>
    <w:p w14:paraId="7EBEC2FB" w14:textId="77777777" w:rsidR="002E3AA4" w:rsidRPr="00BE012F" w:rsidRDefault="002E3AA4" w:rsidP="002E3AA4">
      <w:pPr>
        <w:rPr>
          <w:color w:val="000000"/>
          <w:sz w:val="22"/>
        </w:rPr>
      </w:pPr>
    </w:p>
    <w:p w14:paraId="726EAEA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Вид топлива, </w:t>
      </w:r>
      <w:r w:rsidRPr="00BE012F">
        <w:rPr>
          <w:b/>
          <w:i/>
          <w:color w:val="000000"/>
          <w:sz w:val="22"/>
        </w:rPr>
        <w:t xml:space="preserve">K3 </w:t>
      </w:r>
      <w:proofErr w:type="gramStart"/>
      <w:r w:rsidRPr="00BE012F">
        <w:rPr>
          <w:b/>
          <w:i/>
          <w:color w:val="000000"/>
          <w:sz w:val="22"/>
        </w:rPr>
        <w:t xml:space="preserve">= </w:t>
      </w:r>
      <w:r w:rsidRPr="00BE012F">
        <w:rPr>
          <w:b/>
          <w:color w:val="000000"/>
        </w:rPr>
        <w:t>,аз</w:t>
      </w:r>
      <w:proofErr w:type="gramEnd"/>
      <w:r w:rsidRPr="00BE012F">
        <w:rPr>
          <w:b/>
          <w:color w:val="000000"/>
        </w:rPr>
        <w:t xml:space="preserve"> (природный)</w:t>
      </w:r>
    </w:p>
    <w:p w14:paraId="4677EA0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3/год, </w:t>
      </w:r>
      <w:r w:rsidRPr="00BE012F">
        <w:rPr>
          <w:b/>
          <w:i/>
          <w:color w:val="000000"/>
          <w:sz w:val="22"/>
        </w:rPr>
        <w:t xml:space="preserve">BT = </w:t>
      </w:r>
      <w:r w:rsidRPr="00BE012F">
        <w:rPr>
          <w:b/>
          <w:color w:val="000000"/>
        </w:rPr>
        <w:t>7335.04</w:t>
      </w:r>
    </w:p>
    <w:p w14:paraId="1F42C5C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л/с, </w:t>
      </w:r>
      <w:r w:rsidRPr="00BE012F">
        <w:rPr>
          <w:b/>
          <w:i/>
          <w:color w:val="000000"/>
          <w:sz w:val="22"/>
        </w:rPr>
        <w:t xml:space="preserve">BG = </w:t>
      </w:r>
      <w:r w:rsidRPr="00BE012F">
        <w:rPr>
          <w:b/>
          <w:color w:val="000000"/>
        </w:rPr>
        <w:t>416.94</w:t>
      </w:r>
    </w:p>
    <w:p w14:paraId="5640AC3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Месторождение,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color w:val="000000"/>
        </w:rPr>
        <w:t>Месторождение Жанажол</w:t>
      </w:r>
    </w:p>
    <w:p w14:paraId="05E2FEA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Низшая теплота сгорания рабочего топлива, ккал/м3 (прил. 2.1),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color w:val="000000"/>
        </w:rPr>
        <w:t>8607</w:t>
      </w:r>
    </w:p>
    <w:p w14:paraId="326EE91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Пересчет в МДж,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i/>
          <w:color w:val="000000"/>
        </w:rPr>
        <w:t xml:space="preserve">QR · 0.004187 = </w:t>
      </w:r>
      <w:r w:rsidRPr="00BE012F">
        <w:rPr>
          <w:b/>
          <w:color w:val="000000"/>
        </w:rPr>
        <w:t>8607 · 0.004187 = 36.04</w:t>
      </w:r>
    </w:p>
    <w:p w14:paraId="5A1F0CE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Средняя зольность топлива, % (прил. 2.1), </w:t>
      </w:r>
      <w:r w:rsidRPr="00BE012F">
        <w:rPr>
          <w:b/>
          <w:i/>
          <w:color w:val="000000"/>
          <w:sz w:val="22"/>
        </w:rPr>
        <w:t xml:space="preserve">AR = </w:t>
      </w:r>
      <w:r w:rsidRPr="00BE012F">
        <w:rPr>
          <w:b/>
          <w:color w:val="000000"/>
        </w:rPr>
        <w:t>0</w:t>
      </w:r>
    </w:p>
    <w:p w14:paraId="19E37E5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Предельная зольность топлива, % не более (прил. 2.1), </w:t>
      </w:r>
      <w:r w:rsidRPr="00BE012F">
        <w:rPr>
          <w:b/>
          <w:i/>
          <w:color w:val="000000"/>
          <w:sz w:val="22"/>
        </w:rPr>
        <w:t xml:space="preserve">A1R = </w:t>
      </w:r>
      <w:r w:rsidRPr="00BE012F">
        <w:rPr>
          <w:b/>
          <w:color w:val="000000"/>
        </w:rPr>
        <w:t>0</w:t>
      </w:r>
    </w:p>
    <w:p w14:paraId="649D5F3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Среднее содержание серы в топливе, % (прил. 2.1), </w:t>
      </w:r>
      <w:r w:rsidRPr="00BE012F">
        <w:rPr>
          <w:b/>
          <w:i/>
          <w:color w:val="000000"/>
          <w:sz w:val="22"/>
        </w:rPr>
        <w:t xml:space="preserve">SR = </w:t>
      </w:r>
      <w:r w:rsidRPr="00BE012F">
        <w:rPr>
          <w:b/>
          <w:color w:val="000000"/>
        </w:rPr>
        <w:t>0.01</w:t>
      </w:r>
    </w:p>
    <w:p w14:paraId="61EE4CD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Предельное содержание серы в топливе, % не более (прил. 2.1), </w:t>
      </w:r>
      <w:r w:rsidRPr="00BE012F">
        <w:rPr>
          <w:b/>
          <w:i/>
          <w:color w:val="000000"/>
          <w:sz w:val="22"/>
        </w:rPr>
        <w:t xml:space="preserve">S1R = </w:t>
      </w:r>
      <w:r w:rsidRPr="00BE012F">
        <w:rPr>
          <w:b/>
          <w:color w:val="000000"/>
        </w:rPr>
        <w:t>0</w:t>
      </w:r>
    </w:p>
    <w:p w14:paraId="6138469F" w14:textId="77777777" w:rsidR="002E3AA4" w:rsidRPr="00BE012F" w:rsidRDefault="002E3AA4" w:rsidP="002E3AA4">
      <w:pPr>
        <w:rPr>
          <w:b/>
          <w:color w:val="000000"/>
        </w:rPr>
      </w:pPr>
    </w:p>
    <w:p w14:paraId="06F2D2B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АЗОТА</w:t>
      </w:r>
    </w:p>
    <w:p w14:paraId="76A82ABB" w14:textId="77777777" w:rsidR="002E3AA4" w:rsidRPr="00BE012F" w:rsidRDefault="002E3AA4" w:rsidP="002E3AA4">
      <w:pPr>
        <w:rPr>
          <w:color w:val="000000"/>
          <w:sz w:val="22"/>
        </w:rPr>
      </w:pPr>
    </w:p>
    <w:p w14:paraId="34811423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124A5AC9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42DF17E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Номинальная тепловая мощность котлоагрегата, кВт, </w:t>
      </w:r>
      <w:r w:rsidRPr="00BE012F">
        <w:rPr>
          <w:b/>
          <w:i/>
          <w:color w:val="000000"/>
          <w:sz w:val="22"/>
        </w:rPr>
        <w:t xml:space="preserve">QN = </w:t>
      </w:r>
      <w:r w:rsidRPr="00BE012F">
        <w:rPr>
          <w:b/>
          <w:color w:val="000000"/>
        </w:rPr>
        <w:t>100</w:t>
      </w:r>
    </w:p>
    <w:p w14:paraId="029B888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Фактическая мощность котлоагрегата, кВт, </w:t>
      </w:r>
      <w:r w:rsidRPr="00BE012F">
        <w:rPr>
          <w:b/>
          <w:i/>
          <w:color w:val="000000"/>
          <w:sz w:val="22"/>
        </w:rPr>
        <w:t xml:space="preserve">QF = </w:t>
      </w:r>
      <w:r w:rsidRPr="00BE012F">
        <w:rPr>
          <w:b/>
          <w:color w:val="000000"/>
        </w:rPr>
        <w:t>100</w:t>
      </w:r>
    </w:p>
    <w:p w14:paraId="4DE360A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(рис. 2.1 или 2.2),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color w:val="000000"/>
        </w:rPr>
        <w:t>0.0792</w:t>
      </w:r>
    </w:p>
    <w:p w14:paraId="73348F6D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 снижения выбросов азота в рез-те техн. решений, </w:t>
      </w:r>
      <w:r w:rsidRPr="00BE012F">
        <w:rPr>
          <w:b/>
          <w:i/>
          <w:color w:val="000000"/>
          <w:sz w:val="22"/>
        </w:rPr>
        <w:t xml:space="preserve">B = </w:t>
      </w:r>
      <w:r w:rsidRPr="00BE012F">
        <w:rPr>
          <w:b/>
          <w:color w:val="000000"/>
        </w:rPr>
        <w:t>0</w:t>
      </w:r>
    </w:p>
    <w:p w14:paraId="0A9CDCB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(ф-ла 2.7а),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i/>
          <w:color w:val="000000"/>
        </w:rPr>
        <w:t>KNO · (QF / QN)</w:t>
      </w:r>
      <w:r w:rsidRPr="00BE012F">
        <w:rPr>
          <w:b/>
          <w:i/>
          <w:color w:val="000000"/>
          <w:vertAlign w:val="superscript"/>
        </w:rPr>
        <w:t>0.25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0.0792 · (100 / 100)</w:t>
      </w:r>
      <w:r w:rsidRPr="00BE012F">
        <w:rPr>
          <w:b/>
          <w:color w:val="000000"/>
          <w:vertAlign w:val="superscript"/>
        </w:rPr>
        <w:t>0.25</w:t>
      </w:r>
      <w:r w:rsidRPr="00BE012F">
        <w:rPr>
          <w:b/>
          <w:color w:val="000000"/>
        </w:rPr>
        <w:t xml:space="preserve"> = 0.0792</w:t>
      </w:r>
    </w:p>
    <w:p w14:paraId="57FB874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т/год (ф-ла 2.7), </w:t>
      </w:r>
      <w:r w:rsidRPr="00BE012F">
        <w:rPr>
          <w:b/>
          <w:i/>
          <w:color w:val="000000"/>
          <w:sz w:val="22"/>
        </w:rPr>
        <w:t xml:space="preserve">MNOT = </w:t>
      </w:r>
      <w:r w:rsidRPr="00BE012F">
        <w:rPr>
          <w:b/>
          <w:i/>
          <w:color w:val="000000"/>
        </w:rPr>
        <w:t xml:space="preserve">0.001 · BT · QR · KNO · (1-B) = </w:t>
      </w:r>
      <w:r w:rsidRPr="00BE012F">
        <w:rPr>
          <w:b/>
          <w:color w:val="000000"/>
        </w:rPr>
        <w:t>0.001 · 7335.04 · 36.04 · 0.0792 · (1-0) = 20.94</w:t>
      </w:r>
    </w:p>
    <w:p w14:paraId="148671B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г/с (ф-ла 2.7), </w:t>
      </w:r>
      <w:r w:rsidRPr="00BE012F">
        <w:rPr>
          <w:b/>
          <w:i/>
          <w:color w:val="000000"/>
          <w:sz w:val="22"/>
        </w:rPr>
        <w:t xml:space="preserve">MNOG = </w:t>
      </w:r>
      <w:r w:rsidRPr="00BE012F">
        <w:rPr>
          <w:b/>
          <w:i/>
          <w:color w:val="000000"/>
        </w:rPr>
        <w:t xml:space="preserve">0.001 · BG · QR · KNO · (1-B) = </w:t>
      </w:r>
      <w:r w:rsidRPr="00BE012F">
        <w:rPr>
          <w:b/>
          <w:color w:val="000000"/>
        </w:rPr>
        <w:t>0.001 · 416.94 · 36.04 · 0.0792 · (1-0) = 1.19</w:t>
      </w:r>
    </w:p>
    <w:p w14:paraId="5958C06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0.8 · MNOT = </w:t>
      </w:r>
      <w:r w:rsidRPr="00BE012F">
        <w:rPr>
          <w:b/>
          <w:color w:val="000000"/>
        </w:rPr>
        <w:t>0.8 · 20.94 = 16.752</w:t>
      </w:r>
    </w:p>
    <w:p w14:paraId="07918D1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0.8 · MNOG = </w:t>
      </w:r>
      <w:r w:rsidRPr="00BE012F">
        <w:rPr>
          <w:b/>
          <w:color w:val="000000"/>
        </w:rPr>
        <w:t>0.8 · 1.19 = 0.952</w:t>
      </w:r>
    </w:p>
    <w:p w14:paraId="7DF1D5E1" w14:textId="77777777" w:rsidR="002E3AA4" w:rsidRPr="00BE012F" w:rsidRDefault="002E3AA4" w:rsidP="002E3AA4">
      <w:pPr>
        <w:rPr>
          <w:b/>
          <w:color w:val="000000"/>
        </w:rPr>
      </w:pPr>
    </w:p>
    <w:p w14:paraId="4354DD36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7416DA03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76367BF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0.13 · MNOT = </w:t>
      </w:r>
      <w:r w:rsidRPr="00BE012F">
        <w:rPr>
          <w:b/>
          <w:color w:val="000000"/>
        </w:rPr>
        <w:t>0.13 · 20.94 = 2.7222</w:t>
      </w:r>
    </w:p>
    <w:p w14:paraId="7F466BB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0.13 · MNOG = </w:t>
      </w:r>
      <w:r w:rsidRPr="00BE012F">
        <w:rPr>
          <w:b/>
          <w:color w:val="000000"/>
        </w:rPr>
        <w:t>0.13 · 1.19 = 0.1547</w:t>
      </w:r>
    </w:p>
    <w:p w14:paraId="519630E8" w14:textId="77777777" w:rsidR="002E3AA4" w:rsidRPr="00BE012F" w:rsidRDefault="002E3AA4" w:rsidP="002E3AA4">
      <w:pPr>
        <w:rPr>
          <w:b/>
          <w:color w:val="000000"/>
        </w:rPr>
      </w:pPr>
    </w:p>
    <w:p w14:paraId="4F97912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СЕРЫ</w:t>
      </w:r>
    </w:p>
    <w:p w14:paraId="273515CD" w14:textId="77777777" w:rsidR="002E3AA4" w:rsidRPr="00BE012F" w:rsidRDefault="002E3AA4" w:rsidP="002E3AA4">
      <w:pPr>
        <w:rPr>
          <w:color w:val="000000"/>
          <w:sz w:val="22"/>
        </w:rPr>
      </w:pPr>
    </w:p>
    <w:p w14:paraId="152EFC97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lastRenderedPageBreak/>
        <w:t>Примесь: 0330 Сера диоксид (Ангидрид сернистый, Сернистый газ, Сера (IV) оксид) (516)</w:t>
      </w:r>
    </w:p>
    <w:p w14:paraId="0F42216B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38825E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Доля окислов серы, связываемых летучей золой топлива (п. 2.2), </w:t>
      </w:r>
      <w:r w:rsidRPr="00BE012F">
        <w:rPr>
          <w:b/>
          <w:i/>
          <w:color w:val="000000"/>
          <w:sz w:val="22"/>
        </w:rPr>
        <w:t xml:space="preserve">NSO2 = </w:t>
      </w:r>
      <w:r w:rsidRPr="00BE012F">
        <w:rPr>
          <w:b/>
          <w:color w:val="000000"/>
        </w:rPr>
        <w:t>0</w:t>
      </w:r>
    </w:p>
    <w:p w14:paraId="495D5B0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Содержание сероводорода в топливе, % (прил. 2.1), </w:t>
      </w:r>
      <w:r w:rsidRPr="00BE012F">
        <w:rPr>
          <w:b/>
          <w:i/>
          <w:color w:val="000000"/>
          <w:sz w:val="22"/>
        </w:rPr>
        <w:t xml:space="preserve">H2S = </w:t>
      </w:r>
      <w:r w:rsidRPr="00BE012F">
        <w:rPr>
          <w:b/>
          <w:color w:val="000000"/>
        </w:rPr>
        <w:t>0.01</w:t>
      </w:r>
    </w:p>
    <w:p w14:paraId="3081F22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т/год (ф-ла 2.2),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0.02 · BT · SR · (1-NSO2) + 0.0188 · H2S · BT = </w:t>
      </w:r>
      <w:r w:rsidRPr="00BE012F">
        <w:rPr>
          <w:b/>
          <w:color w:val="000000"/>
        </w:rPr>
        <w:t>0.02 · 7335.04 · 0.01 · (1-0) + 0.0188 · 0.01 · 7335.04 = 2.84599552</w:t>
      </w:r>
    </w:p>
    <w:p w14:paraId="3F807BF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г/с (ф-ла 2.2),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0.02 · BG · S1R · (1-NSO2) + 0.0188 · H2S · BG = </w:t>
      </w:r>
      <w:r w:rsidRPr="00BE012F">
        <w:rPr>
          <w:b/>
          <w:color w:val="000000"/>
        </w:rPr>
        <w:t>0.02 · 416.94 · 0 · (1-0) + 0.0188 · 0.01 · 416.94 = 0.07838472</w:t>
      </w:r>
    </w:p>
    <w:p w14:paraId="7B7683E4" w14:textId="77777777" w:rsidR="002E3AA4" w:rsidRPr="00BE012F" w:rsidRDefault="002E3AA4" w:rsidP="002E3AA4">
      <w:pPr>
        <w:rPr>
          <w:b/>
          <w:color w:val="000000"/>
        </w:rPr>
      </w:pPr>
    </w:p>
    <w:p w14:paraId="2881713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ОКИСИ УГЛЕРОДА</w:t>
      </w:r>
    </w:p>
    <w:p w14:paraId="2F0C44BC" w14:textId="77777777" w:rsidR="002E3AA4" w:rsidRPr="00BE012F" w:rsidRDefault="002E3AA4" w:rsidP="002E3AA4">
      <w:pPr>
        <w:rPr>
          <w:color w:val="000000"/>
          <w:sz w:val="22"/>
        </w:rPr>
      </w:pPr>
    </w:p>
    <w:p w14:paraId="4B3F7C0D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17999039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5BCC387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механической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Q4 = </w:t>
      </w:r>
      <w:r w:rsidRPr="00BE012F">
        <w:rPr>
          <w:b/>
          <w:color w:val="000000"/>
        </w:rPr>
        <w:t>0</w:t>
      </w:r>
    </w:p>
    <w:p w14:paraId="14C7BD0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топки: Камерная топка</w:t>
      </w:r>
    </w:p>
    <w:p w14:paraId="7523766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химической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Q3 = </w:t>
      </w:r>
      <w:r w:rsidRPr="00BE012F">
        <w:rPr>
          <w:b/>
          <w:color w:val="000000"/>
        </w:rPr>
        <w:t>0.5</w:t>
      </w:r>
    </w:p>
    <w:p w14:paraId="6C2DE3A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долю потери тепла, </w:t>
      </w:r>
      <w:r w:rsidRPr="00BE012F">
        <w:rPr>
          <w:b/>
          <w:i/>
          <w:color w:val="000000"/>
          <w:sz w:val="22"/>
        </w:rPr>
        <w:t xml:space="preserve">R = </w:t>
      </w:r>
      <w:r w:rsidRPr="00BE012F">
        <w:rPr>
          <w:b/>
          <w:color w:val="000000"/>
        </w:rPr>
        <w:t>0.5</w:t>
      </w:r>
    </w:p>
    <w:p w14:paraId="74D609E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>Выход окиси углерода в кг/тонн или кг/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 (ф-ла 2.5), </w:t>
      </w:r>
      <w:r w:rsidRPr="00BE012F">
        <w:rPr>
          <w:b/>
          <w:i/>
          <w:color w:val="000000"/>
          <w:sz w:val="22"/>
        </w:rPr>
        <w:t xml:space="preserve">CCO = </w:t>
      </w:r>
      <w:r w:rsidRPr="00BE012F">
        <w:rPr>
          <w:b/>
          <w:i/>
          <w:color w:val="000000"/>
        </w:rPr>
        <w:t xml:space="preserve">Q3 · R · QR = </w:t>
      </w:r>
      <w:r w:rsidRPr="00BE012F">
        <w:rPr>
          <w:b/>
          <w:color w:val="000000"/>
        </w:rPr>
        <w:t>0.5 · 0.5 · 36.04 = 9.01</w:t>
      </w:r>
    </w:p>
    <w:p w14:paraId="1FBB3A0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т/год (ф-ла 2.4),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0.001 · BT · CCO · (1-Q4 / 100) = </w:t>
      </w:r>
      <w:r w:rsidRPr="00BE012F">
        <w:rPr>
          <w:b/>
          <w:color w:val="000000"/>
        </w:rPr>
        <w:t>0.001 · 7335.04 · 9.01 · (1-0 / 100) = 66.0887104</w:t>
      </w:r>
    </w:p>
    <w:p w14:paraId="4BFBB25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г/с (ф-ла 2.4),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0.001 · BG · CCO · (1-Q4 / 100) = </w:t>
      </w:r>
      <w:r w:rsidRPr="00BE012F">
        <w:rPr>
          <w:b/>
          <w:color w:val="000000"/>
        </w:rPr>
        <w:t>0.001 · 416.94 · 9.01 · (1-0 / 100) = 3.7566294</w:t>
      </w:r>
    </w:p>
    <w:p w14:paraId="426C0C4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3A7970C2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D360" w14:textId="5FE78396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F373" w14:textId="4FB00BC6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59FF" w14:textId="2FC0958E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4F99" w14:textId="0A362E46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2586A004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3214" w14:textId="38B579E4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2B57" w14:textId="251201C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8F08" w14:textId="3EDA58D3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0.952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0B5C" w14:textId="598E7F53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16.752</w:t>
            </w:r>
          </w:p>
        </w:tc>
      </w:tr>
      <w:tr w:rsidR="002E3AA4" w:rsidRPr="00BE012F" w14:paraId="0A2CBE26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20DE" w14:textId="7187600A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D6EB" w14:textId="717C4E3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EA8EC" w14:textId="48D1E4C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0.1547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3E60" w14:textId="374395A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2.7222</w:t>
            </w:r>
          </w:p>
        </w:tc>
      </w:tr>
      <w:tr w:rsidR="002E3AA4" w:rsidRPr="00BE012F" w14:paraId="26D79646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99F1" w14:textId="37ACCD7A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67AE" w14:textId="7B53972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295E" w14:textId="50DBEC6C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0.07838472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ECF6" w14:textId="2009B8F0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2.84599552</w:t>
            </w:r>
          </w:p>
        </w:tc>
      </w:tr>
      <w:tr w:rsidR="002E3AA4" w:rsidRPr="00BE012F" w14:paraId="6FE071EF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04C1" w14:textId="107FD5A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1E14" w14:textId="133392C7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C76D" w14:textId="3C92977D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3.7566294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5220" w14:textId="5ECA5CE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66.0887104</w:t>
            </w:r>
          </w:p>
        </w:tc>
      </w:tr>
    </w:tbl>
    <w:p w14:paraId="6E331191" w14:textId="11F6C18D" w:rsidR="002E3AA4" w:rsidRPr="00BE012F" w:rsidRDefault="002E3AA4" w:rsidP="002E3AA4">
      <w:pPr>
        <w:rPr>
          <w:color w:val="000000"/>
          <w:sz w:val="22"/>
        </w:rPr>
      </w:pPr>
    </w:p>
    <w:p w14:paraId="70AAA5BF" w14:textId="77777777" w:rsidR="002E3AA4" w:rsidRPr="00BE012F" w:rsidRDefault="002E3AA4" w:rsidP="002E3AA4">
      <w:pPr>
        <w:rPr>
          <w:color w:val="000000"/>
          <w:sz w:val="22"/>
        </w:rPr>
      </w:pPr>
    </w:p>
    <w:p w14:paraId="2F2256A6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6B2B6879" w14:textId="67F1E70C" w:rsidR="00FB1D74" w:rsidRPr="00FB1D74" w:rsidRDefault="00FB1D74" w:rsidP="00FB1D74">
      <w:pPr>
        <w:jc w:val="center"/>
        <w:rPr>
          <w:b/>
          <w:color w:val="000000"/>
          <w:sz w:val="22"/>
        </w:rPr>
      </w:pPr>
      <w:r w:rsidRPr="00FB1D74">
        <w:rPr>
          <w:b/>
          <w:color w:val="000000"/>
          <w:sz w:val="22"/>
          <w:highlight w:val="cyan"/>
        </w:rPr>
        <w:t>ДРОБИЛЬНОЕ ОТДЕЛЕНИЕ</w:t>
      </w:r>
    </w:p>
    <w:p w14:paraId="5552C8AB" w14:textId="77777777" w:rsidR="002E3AA4" w:rsidRDefault="002E3AA4" w:rsidP="002E3AA4">
      <w:pPr>
        <w:rPr>
          <w:color w:val="000000"/>
          <w:sz w:val="22"/>
        </w:rPr>
      </w:pPr>
    </w:p>
    <w:p w14:paraId="7840E7DD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0010,Вытяжная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труба</w:t>
      </w:r>
    </w:p>
    <w:p w14:paraId="6D0BFFF8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>Источник выделения N 001, Аспирационная система дробилки №1</w:t>
      </w:r>
    </w:p>
    <w:p w14:paraId="0067C283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Список литературы:</w:t>
      </w:r>
    </w:p>
    <w:p w14:paraId="279DC0F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1. Инструкция о порядке составления отчетов об охране воздушного бассейна</w:t>
      </w:r>
    </w:p>
    <w:p w14:paraId="6A01292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по форме 2-ТП (воздух) на предприятия отрасли хлебопродуктов</w:t>
      </w:r>
    </w:p>
    <w:p w14:paraId="4994F92A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Республики Казахстан, Алматы, "</w:t>
      </w:r>
      <w:proofErr w:type="spellStart"/>
      <w:r w:rsidRPr="00FB1D74">
        <w:rPr>
          <w:color w:val="000000"/>
          <w:sz w:val="22"/>
          <w:szCs w:val="22"/>
        </w:rPr>
        <w:t>Астык</w:t>
      </w:r>
      <w:proofErr w:type="spellEnd"/>
      <w:r w:rsidRPr="00FB1D74">
        <w:rPr>
          <w:color w:val="000000"/>
          <w:sz w:val="22"/>
          <w:szCs w:val="22"/>
        </w:rPr>
        <w:t>", 1994 г.</w:t>
      </w:r>
    </w:p>
    <w:p w14:paraId="73278FF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2. Инструкция N 9-12/87 о порядке составления отчетов об охране воздушного</w:t>
      </w:r>
    </w:p>
    <w:p w14:paraId="4FCB743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бассейна по форме 2-ТП (воздух) на предприятиях по хранению и переработке</w:t>
      </w:r>
    </w:p>
    <w:p w14:paraId="4B36285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зерна, ВНИИЗ ВНПО "Зернопродукт", М., 1988 г.</w:t>
      </w:r>
    </w:p>
    <w:p w14:paraId="77B65A95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29BE033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Тип </w:t>
      </w:r>
      <w:proofErr w:type="gramStart"/>
      <w:r w:rsidRPr="00FB1D74">
        <w:rPr>
          <w:color w:val="000000"/>
          <w:sz w:val="22"/>
          <w:szCs w:val="22"/>
        </w:rPr>
        <w:t>производства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PR = </w:t>
      </w:r>
      <w:r w:rsidRPr="00FB1D74">
        <w:rPr>
          <w:b/>
          <w:color w:val="000000"/>
          <w:sz w:val="22"/>
          <w:szCs w:val="22"/>
        </w:rPr>
        <w:t xml:space="preserve">Размольные отделения </w:t>
      </w:r>
    </w:p>
    <w:p w14:paraId="798D020E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Тип </w:t>
      </w:r>
      <w:proofErr w:type="gramStart"/>
      <w:r w:rsidRPr="00FB1D74">
        <w:rPr>
          <w:color w:val="000000"/>
          <w:sz w:val="22"/>
          <w:szCs w:val="22"/>
        </w:rPr>
        <w:t>пылеуловителя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DT = </w:t>
      </w:r>
      <w:r w:rsidRPr="00FB1D74">
        <w:rPr>
          <w:b/>
          <w:color w:val="000000"/>
          <w:sz w:val="22"/>
          <w:szCs w:val="22"/>
        </w:rPr>
        <w:t>2УЦ-550</w:t>
      </w:r>
    </w:p>
    <w:p w14:paraId="3194C713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Площадь входного отверстия циклона (табл. 3), кв.м., </w:t>
      </w:r>
      <w:proofErr w:type="spellStart"/>
      <w:r w:rsidRPr="00FB1D74">
        <w:rPr>
          <w:color w:val="000000"/>
          <w:sz w:val="22"/>
          <w:szCs w:val="22"/>
        </w:rPr>
        <w:t>Fent</w:t>
      </w:r>
      <w:proofErr w:type="spellEnd"/>
      <w:r w:rsidRPr="00FB1D74">
        <w:rPr>
          <w:color w:val="000000"/>
          <w:sz w:val="22"/>
          <w:szCs w:val="22"/>
        </w:rPr>
        <w:t xml:space="preserve"> </w:t>
      </w:r>
      <w:proofErr w:type="gramStart"/>
      <w:r w:rsidRPr="00FB1D74">
        <w:rPr>
          <w:color w:val="000000"/>
          <w:sz w:val="22"/>
          <w:szCs w:val="22"/>
        </w:rPr>
        <w:t>=  0.0380</w:t>
      </w:r>
      <w:proofErr w:type="gramEnd"/>
    </w:p>
    <w:p w14:paraId="33A604A3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Расход воздуха, </w:t>
      </w:r>
      <w:proofErr w:type="spellStart"/>
      <w:proofErr w:type="gramStart"/>
      <w:r w:rsidRPr="00FB1D74">
        <w:rPr>
          <w:color w:val="000000"/>
          <w:sz w:val="22"/>
          <w:szCs w:val="22"/>
        </w:rPr>
        <w:t>тыс.куб</w:t>
      </w:r>
      <w:proofErr w:type="gramEnd"/>
      <w:r w:rsidRPr="00FB1D74">
        <w:rPr>
          <w:color w:val="000000"/>
          <w:sz w:val="22"/>
          <w:szCs w:val="22"/>
        </w:rPr>
        <w:t>.м</w:t>
      </w:r>
      <w:proofErr w:type="spellEnd"/>
      <w:r w:rsidRPr="00FB1D74">
        <w:rPr>
          <w:color w:val="000000"/>
          <w:sz w:val="22"/>
          <w:szCs w:val="22"/>
        </w:rPr>
        <w:t>/ч, Q =    2.063</w:t>
      </w:r>
    </w:p>
    <w:p w14:paraId="030CA7C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Скорость воздуха, м/</w:t>
      </w:r>
      <w:proofErr w:type="gramStart"/>
      <w:r w:rsidRPr="00FB1D74">
        <w:rPr>
          <w:color w:val="000000"/>
          <w:sz w:val="22"/>
          <w:szCs w:val="22"/>
        </w:rPr>
        <w:t>с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_W_ = Q / (3.6 * FENT) = </w:t>
      </w:r>
      <w:r w:rsidRPr="00FB1D74">
        <w:rPr>
          <w:b/>
          <w:color w:val="000000"/>
          <w:sz w:val="22"/>
          <w:szCs w:val="22"/>
        </w:rPr>
        <w:t>2.063 / (3.6 * 0.038) = 15.08</w:t>
      </w:r>
    </w:p>
    <w:p w14:paraId="178E1AF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Время работы аспирационной сети, час/</w:t>
      </w:r>
      <w:proofErr w:type="spellStart"/>
      <w:proofErr w:type="gramStart"/>
      <w:r w:rsidRPr="00FB1D74">
        <w:rPr>
          <w:color w:val="000000"/>
          <w:sz w:val="22"/>
          <w:szCs w:val="22"/>
        </w:rPr>
        <w:t>сут</w:t>
      </w:r>
      <w:proofErr w:type="spellEnd"/>
      <w:r w:rsidRPr="00FB1D74">
        <w:rPr>
          <w:color w:val="000000"/>
          <w:sz w:val="22"/>
          <w:szCs w:val="22"/>
        </w:rPr>
        <w:t xml:space="preserve">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_S_ = </w:t>
      </w:r>
      <w:r w:rsidRPr="00FB1D74">
        <w:rPr>
          <w:b/>
          <w:color w:val="000000"/>
          <w:sz w:val="22"/>
          <w:szCs w:val="22"/>
        </w:rPr>
        <w:t>24</w:t>
      </w:r>
    </w:p>
    <w:p w14:paraId="41AE72F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Общее время работы аспирационной сети, час/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_T_ = </w:t>
      </w:r>
      <w:r w:rsidRPr="00FB1D74">
        <w:rPr>
          <w:b/>
          <w:color w:val="000000"/>
          <w:sz w:val="22"/>
          <w:szCs w:val="22"/>
        </w:rPr>
        <w:t>8760</w:t>
      </w:r>
    </w:p>
    <w:p w14:paraId="5C7D65C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Годовой период работы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 xml:space="preserve">. сети, </w:t>
      </w:r>
      <w:proofErr w:type="spellStart"/>
      <w:r w:rsidRPr="00FB1D74">
        <w:rPr>
          <w:color w:val="000000"/>
          <w:sz w:val="22"/>
          <w:szCs w:val="22"/>
        </w:rPr>
        <w:t>сут</w:t>
      </w:r>
      <w:proofErr w:type="spellEnd"/>
      <w:r w:rsidRPr="00FB1D74">
        <w:rPr>
          <w:color w:val="000000"/>
          <w:sz w:val="22"/>
          <w:szCs w:val="22"/>
        </w:rPr>
        <w:t>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T = _T_ / _S_ = </w:t>
      </w:r>
      <w:r w:rsidRPr="00FB1D74">
        <w:rPr>
          <w:b/>
          <w:color w:val="000000"/>
          <w:sz w:val="22"/>
          <w:szCs w:val="22"/>
        </w:rPr>
        <w:t>8760 / 24 = 365</w:t>
      </w:r>
    </w:p>
    <w:p w14:paraId="51B5E99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lastRenderedPageBreak/>
        <w:t xml:space="preserve">Общее количество оборудования входящего в данную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 xml:space="preserve">. сеть, </w:t>
      </w:r>
      <w:proofErr w:type="spellStart"/>
      <w:proofErr w:type="gramStart"/>
      <w:r w:rsidRPr="00FB1D74">
        <w:rPr>
          <w:color w:val="000000"/>
          <w:sz w:val="22"/>
          <w:szCs w:val="22"/>
        </w:rPr>
        <w:t>шт</w:t>
      </w:r>
      <w:proofErr w:type="spellEnd"/>
      <w:r w:rsidRPr="00FB1D74">
        <w:rPr>
          <w:color w:val="000000"/>
          <w:sz w:val="22"/>
          <w:szCs w:val="22"/>
        </w:rPr>
        <w:t xml:space="preserve">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TOTAL = </w:t>
      </w:r>
      <w:r w:rsidRPr="00FB1D74">
        <w:rPr>
          <w:b/>
          <w:color w:val="000000"/>
          <w:sz w:val="22"/>
          <w:szCs w:val="22"/>
        </w:rPr>
        <w:t>16</w:t>
      </w:r>
    </w:p>
    <w:p w14:paraId="4ACF3A7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0B01F32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Тип </w:t>
      </w:r>
      <w:proofErr w:type="spellStart"/>
      <w:r w:rsidRPr="00FB1D74">
        <w:rPr>
          <w:color w:val="000000"/>
          <w:sz w:val="22"/>
          <w:szCs w:val="22"/>
        </w:rPr>
        <w:t>аспирируемого</w:t>
      </w:r>
      <w:proofErr w:type="spellEnd"/>
      <w:r w:rsidRPr="00FB1D74">
        <w:rPr>
          <w:color w:val="000000"/>
          <w:sz w:val="22"/>
          <w:szCs w:val="22"/>
        </w:rPr>
        <w:t xml:space="preserve"> </w:t>
      </w:r>
      <w:proofErr w:type="gramStart"/>
      <w:r w:rsidRPr="00FB1D74">
        <w:rPr>
          <w:color w:val="000000"/>
          <w:sz w:val="22"/>
          <w:szCs w:val="22"/>
        </w:rPr>
        <w:t>оборудования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 = </w:t>
      </w:r>
      <w:r w:rsidRPr="00FB1D74">
        <w:rPr>
          <w:b/>
          <w:color w:val="000000"/>
          <w:sz w:val="22"/>
          <w:szCs w:val="22"/>
        </w:rPr>
        <w:t>Емкости</w:t>
      </w:r>
    </w:p>
    <w:p w14:paraId="64DA849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Количество оборудования данного типа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 xml:space="preserve">. сети, </w:t>
      </w:r>
      <w:proofErr w:type="spellStart"/>
      <w:proofErr w:type="gramStart"/>
      <w:r w:rsidRPr="00FB1D74">
        <w:rPr>
          <w:color w:val="000000"/>
          <w:sz w:val="22"/>
          <w:szCs w:val="22"/>
        </w:rPr>
        <w:t>шт</w:t>
      </w:r>
      <w:proofErr w:type="spellEnd"/>
      <w:r w:rsidRPr="00FB1D74">
        <w:rPr>
          <w:color w:val="000000"/>
          <w:sz w:val="22"/>
          <w:szCs w:val="22"/>
        </w:rPr>
        <w:t xml:space="preserve">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ASNUM = </w:t>
      </w:r>
      <w:r w:rsidRPr="00FB1D74">
        <w:rPr>
          <w:b/>
          <w:color w:val="000000"/>
          <w:sz w:val="22"/>
          <w:szCs w:val="22"/>
        </w:rPr>
        <w:t>4</w:t>
      </w:r>
    </w:p>
    <w:p w14:paraId="2E1DC277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Конц. пыли в воздухе, отходящем от оборудования данного типа (табл. 4),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</w:t>
      </w:r>
      <w:r w:rsidRPr="00FB1D74">
        <w:rPr>
          <w:b/>
          <w:color w:val="000000"/>
          <w:sz w:val="22"/>
          <w:szCs w:val="22"/>
        </w:rPr>
        <w:t>2</w:t>
      </w:r>
    </w:p>
    <w:p w14:paraId="46BA23C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Концентрация пыли от данного оборудования с учетом его кол-ва,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Z * ASNUM = </w:t>
      </w:r>
      <w:r w:rsidRPr="00FB1D74">
        <w:rPr>
          <w:b/>
          <w:color w:val="000000"/>
          <w:sz w:val="22"/>
          <w:szCs w:val="22"/>
        </w:rPr>
        <w:t>2 * 4 = 8</w:t>
      </w:r>
    </w:p>
    <w:p w14:paraId="6DFA526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Сумма всех концентраций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ZTOTAL = ZTOTAL + Z = </w:t>
      </w:r>
      <w:r w:rsidRPr="00FB1D74">
        <w:rPr>
          <w:b/>
          <w:color w:val="000000"/>
          <w:sz w:val="22"/>
          <w:szCs w:val="22"/>
        </w:rPr>
        <w:t>0 + 8 = 8</w:t>
      </w:r>
    </w:p>
    <w:p w14:paraId="3737B7C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6F91DAB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Тип </w:t>
      </w:r>
      <w:proofErr w:type="spellStart"/>
      <w:r w:rsidRPr="00FB1D74">
        <w:rPr>
          <w:color w:val="000000"/>
          <w:sz w:val="22"/>
          <w:szCs w:val="22"/>
        </w:rPr>
        <w:t>аспирируемого</w:t>
      </w:r>
      <w:proofErr w:type="spellEnd"/>
      <w:r w:rsidRPr="00FB1D74">
        <w:rPr>
          <w:color w:val="000000"/>
          <w:sz w:val="22"/>
          <w:szCs w:val="22"/>
        </w:rPr>
        <w:t xml:space="preserve"> </w:t>
      </w:r>
      <w:proofErr w:type="gramStart"/>
      <w:r w:rsidRPr="00FB1D74">
        <w:rPr>
          <w:color w:val="000000"/>
          <w:sz w:val="22"/>
          <w:szCs w:val="22"/>
        </w:rPr>
        <w:t>оборудования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 = </w:t>
      </w:r>
      <w:proofErr w:type="spellStart"/>
      <w:r w:rsidRPr="00FB1D74">
        <w:rPr>
          <w:b/>
          <w:color w:val="000000"/>
          <w:sz w:val="22"/>
          <w:szCs w:val="22"/>
        </w:rPr>
        <w:t>Ситовеечные</w:t>
      </w:r>
      <w:proofErr w:type="spellEnd"/>
      <w:r w:rsidRPr="00FB1D74">
        <w:rPr>
          <w:b/>
          <w:color w:val="000000"/>
          <w:sz w:val="22"/>
          <w:szCs w:val="22"/>
        </w:rPr>
        <w:t xml:space="preserve"> машины</w:t>
      </w:r>
    </w:p>
    <w:p w14:paraId="498018E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Количество оборудования данного типа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 xml:space="preserve">. сети, </w:t>
      </w:r>
      <w:proofErr w:type="spellStart"/>
      <w:proofErr w:type="gramStart"/>
      <w:r w:rsidRPr="00FB1D74">
        <w:rPr>
          <w:color w:val="000000"/>
          <w:sz w:val="22"/>
          <w:szCs w:val="22"/>
        </w:rPr>
        <w:t>шт</w:t>
      </w:r>
      <w:proofErr w:type="spellEnd"/>
      <w:r w:rsidRPr="00FB1D74">
        <w:rPr>
          <w:color w:val="000000"/>
          <w:sz w:val="22"/>
          <w:szCs w:val="22"/>
        </w:rPr>
        <w:t xml:space="preserve">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ASNUM = </w:t>
      </w:r>
      <w:r w:rsidRPr="00FB1D74">
        <w:rPr>
          <w:b/>
          <w:color w:val="000000"/>
          <w:sz w:val="22"/>
          <w:szCs w:val="22"/>
        </w:rPr>
        <w:t>4</w:t>
      </w:r>
    </w:p>
    <w:p w14:paraId="5249783E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Конц. пыли в воздухе, отходящем от оборудования данного типа (табл. 4),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</w:t>
      </w:r>
      <w:r w:rsidRPr="00FB1D74">
        <w:rPr>
          <w:b/>
          <w:color w:val="000000"/>
          <w:sz w:val="22"/>
          <w:szCs w:val="22"/>
        </w:rPr>
        <w:t>8</w:t>
      </w:r>
    </w:p>
    <w:p w14:paraId="6796C02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Концентрация пыли от данного оборудования с учетом его кол-ва,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Z * ASNUM = </w:t>
      </w:r>
      <w:r w:rsidRPr="00FB1D74">
        <w:rPr>
          <w:b/>
          <w:color w:val="000000"/>
          <w:sz w:val="22"/>
          <w:szCs w:val="22"/>
        </w:rPr>
        <w:t>8 * 4 = 32</w:t>
      </w:r>
    </w:p>
    <w:p w14:paraId="1D57A6D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Сумма всех концентраций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ZTOTAL = ZTOTAL + Z = </w:t>
      </w:r>
      <w:r w:rsidRPr="00FB1D74">
        <w:rPr>
          <w:b/>
          <w:color w:val="000000"/>
          <w:sz w:val="22"/>
          <w:szCs w:val="22"/>
        </w:rPr>
        <w:t>8 + 32 = 40</w:t>
      </w:r>
    </w:p>
    <w:p w14:paraId="46A9335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64228BC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Тип </w:t>
      </w:r>
      <w:proofErr w:type="spellStart"/>
      <w:r w:rsidRPr="00FB1D74">
        <w:rPr>
          <w:color w:val="000000"/>
          <w:sz w:val="22"/>
          <w:szCs w:val="22"/>
        </w:rPr>
        <w:t>аспирируемого</w:t>
      </w:r>
      <w:proofErr w:type="spellEnd"/>
      <w:r w:rsidRPr="00FB1D74">
        <w:rPr>
          <w:color w:val="000000"/>
          <w:sz w:val="22"/>
          <w:szCs w:val="22"/>
        </w:rPr>
        <w:t xml:space="preserve"> </w:t>
      </w:r>
      <w:proofErr w:type="gramStart"/>
      <w:r w:rsidRPr="00FB1D74">
        <w:rPr>
          <w:color w:val="000000"/>
          <w:sz w:val="22"/>
          <w:szCs w:val="22"/>
        </w:rPr>
        <w:t>оборудования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 = </w:t>
      </w:r>
      <w:r w:rsidRPr="00FB1D74">
        <w:rPr>
          <w:b/>
          <w:color w:val="000000"/>
          <w:sz w:val="22"/>
          <w:szCs w:val="22"/>
        </w:rPr>
        <w:t>Вальцовые станки</w:t>
      </w:r>
    </w:p>
    <w:p w14:paraId="1C58697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Количество оборудования данного типа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 xml:space="preserve">. сети, </w:t>
      </w:r>
      <w:proofErr w:type="spellStart"/>
      <w:proofErr w:type="gramStart"/>
      <w:r w:rsidRPr="00FB1D74">
        <w:rPr>
          <w:color w:val="000000"/>
          <w:sz w:val="22"/>
          <w:szCs w:val="22"/>
        </w:rPr>
        <w:t>шт</w:t>
      </w:r>
      <w:proofErr w:type="spellEnd"/>
      <w:r w:rsidRPr="00FB1D74">
        <w:rPr>
          <w:color w:val="000000"/>
          <w:sz w:val="22"/>
          <w:szCs w:val="22"/>
        </w:rPr>
        <w:t xml:space="preserve">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ASNUM = </w:t>
      </w:r>
      <w:r w:rsidRPr="00FB1D74">
        <w:rPr>
          <w:b/>
          <w:color w:val="000000"/>
          <w:sz w:val="22"/>
          <w:szCs w:val="22"/>
        </w:rPr>
        <w:t>8</w:t>
      </w:r>
    </w:p>
    <w:p w14:paraId="06D1F756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Конц. пыли в воздухе, отходящем от оборудования данного типа (табл. 4),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</w:t>
      </w:r>
      <w:r w:rsidRPr="00FB1D74">
        <w:rPr>
          <w:b/>
          <w:color w:val="000000"/>
          <w:sz w:val="22"/>
          <w:szCs w:val="22"/>
        </w:rPr>
        <w:t>20</w:t>
      </w:r>
    </w:p>
    <w:p w14:paraId="400A453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Концентрация пыли от данного оборудования с учетом его кол-ва,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Z * ASNUM = </w:t>
      </w:r>
      <w:r w:rsidRPr="00FB1D74">
        <w:rPr>
          <w:b/>
          <w:color w:val="000000"/>
          <w:sz w:val="22"/>
          <w:szCs w:val="22"/>
        </w:rPr>
        <w:t>20 * 8 = 160</w:t>
      </w:r>
    </w:p>
    <w:p w14:paraId="650DC71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Сумма всех концентраций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ZTOTAL = ZTOTAL + Z = </w:t>
      </w:r>
      <w:r w:rsidRPr="00FB1D74">
        <w:rPr>
          <w:b/>
          <w:color w:val="000000"/>
          <w:sz w:val="22"/>
          <w:szCs w:val="22"/>
        </w:rPr>
        <w:t>40 + 160 = 200</w:t>
      </w:r>
    </w:p>
    <w:p w14:paraId="5C9C7A9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Расчетная концентрация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ZTOTAL / ASTOTAL = </w:t>
      </w:r>
      <w:r w:rsidRPr="00FB1D74">
        <w:rPr>
          <w:b/>
          <w:color w:val="000000"/>
          <w:sz w:val="22"/>
          <w:szCs w:val="22"/>
        </w:rPr>
        <w:t>200 / 16 = 12.5</w:t>
      </w:r>
    </w:p>
    <w:p w14:paraId="7A18425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Конц. пыли в воздухе, отходящем от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 (ф-ла 4.5), г/м3, Z = 12.500</w:t>
      </w:r>
    </w:p>
    <w:p w14:paraId="0FB58F4C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434716F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КПД очистки,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KPD = </w:t>
      </w:r>
      <w:r w:rsidRPr="00FB1D74">
        <w:rPr>
          <w:b/>
          <w:color w:val="000000"/>
          <w:sz w:val="22"/>
          <w:szCs w:val="22"/>
        </w:rPr>
        <w:t>94</w:t>
      </w:r>
    </w:p>
    <w:p w14:paraId="1949296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Конц. пыли в воздухе, выбрасываемом в атмосферу, г/</w:t>
      </w:r>
      <w:proofErr w:type="spellStart"/>
      <w:proofErr w:type="gramStart"/>
      <w:r w:rsidRPr="00FB1D74">
        <w:rPr>
          <w:color w:val="000000"/>
          <w:sz w:val="22"/>
          <w:szCs w:val="22"/>
        </w:rPr>
        <w:t>куб.м</w:t>
      </w:r>
      <w:proofErr w:type="spellEnd"/>
      <w:proofErr w:type="gramEnd"/>
      <w:r w:rsidRPr="00FB1D74">
        <w:rPr>
          <w:color w:val="000000"/>
          <w:sz w:val="22"/>
          <w:szCs w:val="22"/>
        </w:rPr>
        <w:t xml:space="preserve"> , </w:t>
      </w:r>
      <w:r w:rsidRPr="00FB1D74">
        <w:rPr>
          <w:b/>
          <w:i/>
          <w:color w:val="000000"/>
          <w:sz w:val="22"/>
          <w:szCs w:val="22"/>
        </w:rPr>
        <w:t xml:space="preserve">ZVIX = Z * (100-KPD) / 100 = </w:t>
      </w:r>
      <w:r w:rsidRPr="00FB1D74">
        <w:rPr>
          <w:b/>
          <w:color w:val="000000"/>
          <w:sz w:val="22"/>
          <w:szCs w:val="22"/>
        </w:rPr>
        <w:t>12.5 * (100-94) / 100 = 0.75</w:t>
      </w:r>
    </w:p>
    <w:p w14:paraId="26C6DB5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35D980E8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2937 Пыль зерновая /по грибам хранения/ (496)</w:t>
      </w:r>
    </w:p>
    <w:p w14:paraId="7433182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Кол-во пыли, отходящей от оборудования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сети, г/</w:t>
      </w:r>
      <w:proofErr w:type="gramStart"/>
      <w:r w:rsidRPr="00FB1D74">
        <w:rPr>
          <w:color w:val="000000"/>
          <w:sz w:val="22"/>
          <w:szCs w:val="22"/>
        </w:rPr>
        <w:t>с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_G_ = Q * Z / 3.6 = </w:t>
      </w:r>
      <w:r w:rsidRPr="00FB1D74">
        <w:rPr>
          <w:b/>
          <w:color w:val="000000"/>
          <w:sz w:val="22"/>
          <w:szCs w:val="22"/>
        </w:rPr>
        <w:t>2.063 * 12.5 / 3.6 = 7.1632</w:t>
      </w:r>
    </w:p>
    <w:p w14:paraId="67316747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Кол-во пыли, отходящей от оборудования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 (ф-ла 4.4),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0.001 * T * Q * Z * _S_ = </w:t>
      </w:r>
      <w:r w:rsidRPr="00FB1D74">
        <w:rPr>
          <w:b/>
          <w:color w:val="000000"/>
          <w:sz w:val="22"/>
          <w:szCs w:val="22"/>
        </w:rPr>
        <w:t>0.001 * 365 * 2.063 * 12.5 * 24 = 225,8985</w:t>
      </w:r>
    </w:p>
    <w:p w14:paraId="6D53FF1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Кол-во выбрасываемой в атмосферу пыли с учетом очистки, г/</w:t>
      </w:r>
      <w:proofErr w:type="gramStart"/>
      <w:r w:rsidRPr="00FB1D74">
        <w:rPr>
          <w:color w:val="000000"/>
          <w:sz w:val="22"/>
          <w:szCs w:val="22"/>
        </w:rPr>
        <w:t>с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G = _G_ * (100-_KPD_) / 100 = </w:t>
      </w:r>
      <w:r w:rsidRPr="00FB1D74">
        <w:rPr>
          <w:b/>
          <w:color w:val="000000"/>
          <w:sz w:val="22"/>
          <w:szCs w:val="22"/>
        </w:rPr>
        <w:t>7.1632 * (100-94) / 100 = 0.4298</w:t>
      </w:r>
    </w:p>
    <w:p w14:paraId="4A6EB9B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Кол-во выбрасываемой в атмосферу пыли с учетом очистки,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 = _M_ * (100-_KPD_) / 100 = </w:t>
      </w:r>
      <w:r w:rsidRPr="00FB1D74">
        <w:rPr>
          <w:b/>
          <w:color w:val="000000"/>
          <w:sz w:val="22"/>
          <w:szCs w:val="22"/>
        </w:rPr>
        <w:t>225,8985 * (100-94) / 100 = 13,55391</w:t>
      </w:r>
    </w:p>
    <w:p w14:paraId="14D7E56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3989135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 (до очистки):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7D718DF6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9F6F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5351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3D24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6B71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1989A4AF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144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2937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A042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Пыль зерновая /по грибам хранения/ (496)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E8F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7.1632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B95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225,8985</w:t>
            </w:r>
          </w:p>
        </w:tc>
      </w:tr>
    </w:tbl>
    <w:p w14:paraId="507F870B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476C970C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 (с учетом очистки):</w:t>
      </w:r>
    </w:p>
    <w:p w14:paraId="2BEB9056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5D9ED052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F914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32D5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E28F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3EDE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05AAED00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B56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2937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F60F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Пыль зерновая /по грибам хранения/ (496)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60A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0.43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0A9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13,55391</w:t>
            </w:r>
          </w:p>
        </w:tc>
      </w:tr>
    </w:tbl>
    <w:p w14:paraId="0952C2D0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470866AD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0011,Вытяжная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труба</w:t>
      </w:r>
    </w:p>
    <w:p w14:paraId="2857CEC5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>Источник выделения N 001, Аспирационная система дробилки №2</w:t>
      </w:r>
    </w:p>
    <w:p w14:paraId="4BA41FD3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Список литературы:</w:t>
      </w:r>
    </w:p>
    <w:p w14:paraId="7265CDB2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1. Инструкция о порядке составления отчетов об охране воздушного бассейна</w:t>
      </w:r>
    </w:p>
    <w:p w14:paraId="46912305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по форме 2-ТП (воздух) на предприятия отрасли хлебопродуктов</w:t>
      </w:r>
    </w:p>
    <w:p w14:paraId="48F94C4F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Республики Казахстан, Алматы, "</w:t>
      </w:r>
      <w:proofErr w:type="spellStart"/>
      <w:r w:rsidRPr="00FB1D74">
        <w:rPr>
          <w:color w:val="000000"/>
          <w:sz w:val="22"/>
          <w:szCs w:val="22"/>
        </w:rPr>
        <w:t>Астык</w:t>
      </w:r>
      <w:proofErr w:type="spellEnd"/>
      <w:r w:rsidRPr="00FB1D74">
        <w:rPr>
          <w:color w:val="000000"/>
          <w:sz w:val="22"/>
          <w:szCs w:val="22"/>
        </w:rPr>
        <w:t>", 1994 г.</w:t>
      </w:r>
    </w:p>
    <w:p w14:paraId="1EF15635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2. Инструкция N 9-12/87 о порядке составления отчетов об охране воздушного</w:t>
      </w:r>
    </w:p>
    <w:p w14:paraId="2B84EB2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бассейна по форме 2-ТП (воздух) на предприятиях по хранению и переработке</w:t>
      </w:r>
    </w:p>
    <w:p w14:paraId="253CE31F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зерна, ВНИИЗ ВНПО "Зернопродукт", М., 1988 г.</w:t>
      </w:r>
    </w:p>
    <w:p w14:paraId="2BE1F474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166BD7F7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Тип </w:t>
      </w:r>
      <w:proofErr w:type="gramStart"/>
      <w:r w:rsidRPr="00FB1D74">
        <w:rPr>
          <w:color w:val="000000"/>
          <w:sz w:val="22"/>
          <w:szCs w:val="22"/>
        </w:rPr>
        <w:t>производства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PR = </w:t>
      </w:r>
      <w:r w:rsidRPr="00FB1D74">
        <w:rPr>
          <w:b/>
          <w:color w:val="000000"/>
          <w:sz w:val="22"/>
          <w:szCs w:val="22"/>
        </w:rPr>
        <w:t xml:space="preserve">Размольные отделения </w:t>
      </w:r>
    </w:p>
    <w:p w14:paraId="4248DFB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Тип </w:t>
      </w:r>
      <w:proofErr w:type="gramStart"/>
      <w:r w:rsidRPr="00FB1D74">
        <w:rPr>
          <w:color w:val="000000"/>
          <w:sz w:val="22"/>
          <w:szCs w:val="22"/>
        </w:rPr>
        <w:t>пылеуловителя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DT = </w:t>
      </w:r>
      <w:r w:rsidRPr="00FB1D74">
        <w:rPr>
          <w:b/>
          <w:color w:val="000000"/>
          <w:sz w:val="22"/>
          <w:szCs w:val="22"/>
        </w:rPr>
        <w:t>2УЦ-550</w:t>
      </w:r>
    </w:p>
    <w:p w14:paraId="00BA75A7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Площадь входного отверстия циклона (табл. 3), кв.м., </w:t>
      </w:r>
      <w:proofErr w:type="spellStart"/>
      <w:r w:rsidRPr="00FB1D74">
        <w:rPr>
          <w:color w:val="000000"/>
          <w:sz w:val="22"/>
          <w:szCs w:val="22"/>
        </w:rPr>
        <w:t>Fent</w:t>
      </w:r>
      <w:proofErr w:type="spellEnd"/>
      <w:r w:rsidRPr="00FB1D74">
        <w:rPr>
          <w:color w:val="000000"/>
          <w:sz w:val="22"/>
          <w:szCs w:val="22"/>
        </w:rPr>
        <w:t xml:space="preserve"> </w:t>
      </w:r>
      <w:proofErr w:type="gramStart"/>
      <w:r w:rsidRPr="00FB1D74">
        <w:rPr>
          <w:color w:val="000000"/>
          <w:sz w:val="22"/>
          <w:szCs w:val="22"/>
        </w:rPr>
        <w:t>=  0.0380</w:t>
      </w:r>
      <w:proofErr w:type="gramEnd"/>
    </w:p>
    <w:p w14:paraId="0C402DCF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Расход воздуха, </w:t>
      </w:r>
      <w:proofErr w:type="spellStart"/>
      <w:proofErr w:type="gramStart"/>
      <w:r w:rsidRPr="00FB1D74">
        <w:rPr>
          <w:color w:val="000000"/>
          <w:sz w:val="22"/>
          <w:szCs w:val="22"/>
        </w:rPr>
        <w:t>тыс.куб</w:t>
      </w:r>
      <w:proofErr w:type="gramEnd"/>
      <w:r w:rsidRPr="00FB1D74">
        <w:rPr>
          <w:color w:val="000000"/>
          <w:sz w:val="22"/>
          <w:szCs w:val="22"/>
        </w:rPr>
        <w:t>.м</w:t>
      </w:r>
      <w:proofErr w:type="spellEnd"/>
      <w:r w:rsidRPr="00FB1D74">
        <w:rPr>
          <w:color w:val="000000"/>
          <w:sz w:val="22"/>
          <w:szCs w:val="22"/>
        </w:rPr>
        <w:t>/ч, Q =    2.063</w:t>
      </w:r>
    </w:p>
    <w:p w14:paraId="152A232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Скорость воздуха, м/</w:t>
      </w:r>
      <w:proofErr w:type="gramStart"/>
      <w:r w:rsidRPr="00FB1D74">
        <w:rPr>
          <w:color w:val="000000"/>
          <w:sz w:val="22"/>
          <w:szCs w:val="22"/>
        </w:rPr>
        <w:t>с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_W_ = Q / (3.6 * FENT) = </w:t>
      </w:r>
      <w:r w:rsidRPr="00FB1D74">
        <w:rPr>
          <w:b/>
          <w:color w:val="000000"/>
          <w:sz w:val="22"/>
          <w:szCs w:val="22"/>
        </w:rPr>
        <w:t>2.063 / (3.6 * 0.038) = 15.08</w:t>
      </w:r>
    </w:p>
    <w:p w14:paraId="0C92B8E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Время работы аспирационной сети, час/</w:t>
      </w:r>
      <w:proofErr w:type="spellStart"/>
      <w:proofErr w:type="gramStart"/>
      <w:r w:rsidRPr="00FB1D74">
        <w:rPr>
          <w:color w:val="000000"/>
          <w:sz w:val="22"/>
          <w:szCs w:val="22"/>
        </w:rPr>
        <w:t>сут</w:t>
      </w:r>
      <w:proofErr w:type="spellEnd"/>
      <w:r w:rsidRPr="00FB1D74">
        <w:rPr>
          <w:color w:val="000000"/>
          <w:sz w:val="22"/>
          <w:szCs w:val="22"/>
        </w:rPr>
        <w:t xml:space="preserve">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_S_ = </w:t>
      </w:r>
      <w:r w:rsidRPr="00FB1D74">
        <w:rPr>
          <w:b/>
          <w:color w:val="000000"/>
          <w:sz w:val="22"/>
          <w:szCs w:val="22"/>
        </w:rPr>
        <w:t>24</w:t>
      </w:r>
    </w:p>
    <w:p w14:paraId="73CBC36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Общее время работы аспирационной сети, час/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_T_ = </w:t>
      </w:r>
      <w:r w:rsidRPr="00FB1D74">
        <w:rPr>
          <w:b/>
          <w:color w:val="000000"/>
          <w:sz w:val="22"/>
          <w:szCs w:val="22"/>
        </w:rPr>
        <w:t>1464</w:t>
      </w:r>
    </w:p>
    <w:p w14:paraId="6B13397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Годовой период работы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 xml:space="preserve">. сети, </w:t>
      </w:r>
      <w:proofErr w:type="spellStart"/>
      <w:r w:rsidRPr="00FB1D74">
        <w:rPr>
          <w:color w:val="000000"/>
          <w:sz w:val="22"/>
          <w:szCs w:val="22"/>
        </w:rPr>
        <w:t>сут</w:t>
      </w:r>
      <w:proofErr w:type="spellEnd"/>
      <w:r w:rsidRPr="00FB1D74">
        <w:rPr>
          <w:color w:val="000000"/>
          <w:sz w:val="22"/>
          <w:szCs w:val="22"/>
        </w:rPr>
        <w:t>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T = _T_ / _S_ = </w:t>
      </w:r>
      <w:r w:rsidRPr="00FB1D74">
        <w:rPr>
          <w:b/>
          <w:color w:val="000000"/>
          <w:sz w:val="22"/>
          <w:szCs w:val="22"/>
        </w:rPr>
        <w:t>1464 / 24 = 61</w:t>
      </w:r>
    </w:p>
    <w:p w14:paraId="5B8F7426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Общее количество оборудования входящего в данную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 xml:space="preserve">. сеть, </w:t>
      </w:r>
      <w:proofErr w:type="spellStart"/>
      <w:proofErr w:type="gramStart"/>
      <w:r w:rsidRPr="00FB1D74">
        <w:rPr>
          <w:color w:val="000000"/>
          <w:sz w:val="22"/>
          <w:szCs w:val="22"/>
        </w:rPr>
        <w:t>шт</w:t>
      </w:r>
      <w:proofErr w:type="spellEnd"/>
      <w:r w:rsidRPr="00FB1D74">
        <w:rPr>
          <w:color w:val="000000"/>
          <w:sz w:val="22"/>
          <w:szCs w:val="22"/>
        </w:rPr>
        <w:t xml:space="preserve">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TOTAL = </w:t>
      </w:r>
      <w:r w:rsidRPr="00FB1D74">
        <w:rPr>
          <w:b/>
          <w:color w:val="000000"/>
          <w:sz w:val="22"/>
          <w:szCs w:val="22"/>
        </w:rPr>
        <w:t>16</w:t>
      </w:r>
    </w:p>
    <w:p w14:paraId="2967B66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0ACCD2F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Тип </w:t>
      </w:r>
      <w:proofErr w:type="spellStart"/>
      <w:r w:rsidRPr="00FB1D74">
        <w:rPr>
          <w:color w:val="000000"/>
          <w:sz w:val="22"/>
          <w:szCs w:val="22"/>
        </w:rPr>
        <w:t>аспирируемого</w:t>
      </w:r>
      <w:proofErr w:type="spellEnd"/>
      <w:r w:rsidRPr="00FB1D74">
        <w:rPr>
          <w:color w:val="000000"/>
          <w:sz w:val="22"/>
          <w:szCs w:val="22"/>
        </w:rPr>
        <w:t xml:space="preserve"> </w:t>
      </w:r>
      <w:proofErr w:type="gramStart"/>
      <w:r w:rsidRPr="00FB1D74">
        <w:rPr>
          <w:color w:val="000000"/>
          <w:sz w:val="22"/>
          <w:szCs w:val="22"/>
        </w:rPr>
        <w:t>оборудования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 = </w:t>
      </w:r>
      <w:r w:rsidRPr="00FB1D74">
        <w:rPr>
          <w:b/>
          <w:color w:val="000000"/>
          <w:sz w:val="22"/>
          <w:szCs w:val="22"/>
        </w:rPr>
        <w:t>Емкости</w:t>
      </w:r>
    </w:p>
    <w:p w14:paraId="6EC6809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Количество оборудования данного типа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 xml:space="preserve">. сети, </w:t>
      </w:r>
      <w:proofErr w:type="spellStart"/>
      <w:proofErr w:type="gramStart"/>
      <w:r w:rsidRPr="00FB1D74">
        <w:rPr>
          <w:color w:val="000000"/>
          <w:sz w:val="22"/>
          <w:szCs w:val="22"/>
        </w:rPr>
        <w:t>шт</w:t>
      </w:r>
      <w:proofErr w:type="spellEnd"/>
      <w:r w:rsidRPr="00FB1D74">
        <w:rPr>
          <w:color w:val="000000"/>
          <w:sz w:val="22"/>
          <w:szCs w:val="22"/>
        </w:rPr>
        <w:t xml:space="preserve">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ASNUM = </w:t>
      </w:r>
      <w:r w:rsidRPr="00FB1D74">
        <w:rPr>
          <w:b/>
          <w:color w:val="000000"/>
          <w:sz w:val="22"/>
          <w:szCs w:val="22"/>
        </w:rPr>
        <w:t>4</w:t>
      </w:r>
    </w:p>
    <w:p w14:paraId="503FC41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Конц. пыли в воздухе, отходящем от оборудования данного типа (табл. 4),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</w:t>
      </w:r>
      <w:r w:rsidRPr="00FB1D74">
        <w:rPr>
          <w:b/>
          <w:color w:val="000000"/>
          <w:sz w:val="22"/>
          <w:szCs w:val="22"/>
        </w:rPr>
        <w:t>2</w:t>
      </w:r>
    </w:p>
    <w:p w14:paraId="3951CEC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Концентрация пыли от данного оборудования с учетом его кол-ва,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Z * ASNUM = </w:t>
      </w:r>
      <w:r w:rsidRPr="00FB1D74">
        <w:rPr>
          <w:b/>
          <w:color w:val="000000"/>
          <w:sz w:val="22"/>
          <w:szCs w:val="22"/>
        </w:rPr>
        <w:t>2 * 4 = 8</w:t>
      </w:r>
    </w:p>
    <w:p w14:paraId="1276021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Сумма всех концентраций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ZTOTAL = ZTOTAL + Z = </w:t>
      </w:r>
      <w:r w:rsidRPr="00FB1D74">
        <w:rPr>
          <w:b/>
          <w:color w:val="000000"/>
          <w:sz w:val="22"/>
          <w:szCs w:val="22"/>
        </w:rPr>
        <w:t>0 + 8 = 8</w:t>
      </w:r>
    </w:p>
    <w:p w14:paraId="543AA10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6840EC6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Тип </w:t>
      </w:r>
      <w:proofErr w:type="spellStart"/>
      <w:r w:rsidRPr="00FB1D74">
        <w:rPr>
          <w:color w:val="000000"/>
          <w:sz w:val="22"/>
          <w:szCs w:val="22"/>
        </w:rPr>
        <w:t>аспирируемого</w:t>
      </w:r>
      <w:proofErr w:type="spellEnd"/>
      <w:r w:rsidRPr="00FB1D74">
        <w:rPr>
          <w:color w:val="000000"/>
          <w:sz w:val="22"/>
          <w:szCs w:val="22"/>
        </w:rPr>
        <w:t xml:space="preserve"> </w:t>
      </w:r>
      <w:proofErr w:type="gramStart"/>
      <w:r w:rsidRPr="00FB1D74">
        <w:rPr>
          <w:color w:val="000000"/>
          <w:sz w:val="22"/>
          <w:szCs w:val="22"/>
        </w:rPr>
        <w:t>оборудования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 = </w:t>
      </w:r>
      <w:proofErr w:type="spellStart"/>
      <w:r w:rsidRPr="00FB1D74">
        <w:rPr>
          <w:b/>
          <w:color w:val="000000"/>
          <w:sz w:val="22"/>
          <w:szCs w:val="22"/>
        </w:rPr>
        <w:t>Ситовеечные</w:t>
      </w:r>
      <w:proofErr w:type="spellEnd"/>
      <w:r w:rsidRPr="00FB1D74">
        <w:rPr>
          <w:b/>
          <w:color w:val="000000"/>
          <w:sz w:val="22"/>
          <w:szCs w:val="22"/>
        </w:rPr>
        <w:t xml:space="preserve"> машины</w:t>
      </w:r>
    </w:p>
    <w:p w14:paraId="1DBAEBB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Количество оборудования данного типа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 xml:space="preserve">. сети, </w:t>
      </w:r>
      <w:proofErr w:type="spellStart"/>
      <w:proofErr w:type="gramStart"/>
      <w:r w:rsidRPr="00FB1D74">
        <w:rPr>
          <w:color w:val="000000"/>
          <w:sz w:val="22"/>
          <w:szCs w:val="22"/>
        </w:rPr>
        <w:t>шт</w:t>
      </w:r>
      <w:proofErr w:type="spellEnd"/>
      <w:r w:rsidRPr="00FB1D74">
        <w:rPr>
          <w:color w:val="000000"/>
          <w:sz w:val="22"/>
          <w:szCs w:val="22"/>
        </w:rPr>
        <w:t xml:space="preserve">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ASNUM = </w:t>
      </w:r>
      <w:r w:rsidRPr="00FB1D74">
        <w:rPr>
          <w:b/>
          <w:color w:val="000000"/>
          <w:sz w:val="22"/>
          <w:szCs w:val="22"/>
        </w:rPr>
        <w:t>4</w:t>
      </w:r>
    </w:p>
    <w:p w14:paraId="26F278D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Конц. пыли в воздухе, отходящем от оборудования данного типа (табл. 4),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</w:t>
      </w:r>
      <w:r w:rsidRPr="00FB1D74">
        <w:rPr>
          <w:b/>
          <w:color w:val="000000"/>
          <w:sz w:val="22"/>
          <w:szCs w:val="22"/>
        </w:rPr>
        <w:t>8</w:t>
      </w:r>
    </w:p>
    <w:p w14:paraId="3F12BF6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Концентрация пыли от данного оборудования с учетом его кол-ва,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Z * ASNUM = </w:t>
      </w:r>
      <w:r w:rsidRPr="00FB1D74">
        <w:rPr>
          <w:b/>
          <w:color w:val="000000"/>
          <w:sz w:val="22"/>
          <w:szCs w:val="22"/>
        </w:rPr>
        <w:t>8 * 4 = 32</w:t>
      </w:r>
    </w:p>
    <w:p w14:paraId="4D44959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Сумма всех концентраций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ZTOTAL = ZTOTAL + Z = </w:t>
      </w:r>
      <w:r w:rsidRPr="00FB1D74">
        <w:rPr>
          <w:b/>
          <w:color w:val="000000"/>
          <w:sz w:val="22"/>
          <w:szCs w:val="22"/>
        </w:rPr>
        <w:t>8 + 32 = 40</w:t>
      </w:r>
    </w:p>
    <w:p w14:paraId="5B2BF29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4007375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Тип </w:t>
      </w:r>
      <w:proofErr w:type="spellStart"/>
      <w:r w:rsidRPr="00FB1D74">
        <w:rPr>
          <w:color w:val="000000"/>
          <w:sz w:val="22"/>
          <w:szCs w:val="22"/>
        </w:rPr>
        <w:t>аспирируемого</w:t>
      </w:r>
      <w:proofErr w:type="spellEnd"/>
      <w:r w:rsidRPr="00FB1D74">
        <w:rPr>
          <w:color w:val="000000"/>
          <w:sz w:val="22"/>
          <w:szCs w:val="22"/>
        </w:rPr>
        <w:t xml:space="preserve"> </w:t>
      </w:r>
      <w:proofErr w:type="gramStart"/>
      <w:r w:rsidRPr="00FB1D74">
        <w:rPr>
          <w:color w:val="000000"/>
          <w:sz w:val="22"/>
          <w:szCs w:val="22"/>
        </w:rPr>
        <w:t>оборудования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 = </w:t>
      </w:r>
      <w:r w:rsidRPr="00FB1D74">
        <w:rPr>
          <w:b/>
          <w:color w:val="000000"/>
          <w:sz w:val="22"/>
          <w:szCs w:val="22"/>
        </w:rPr>
        <w:t>Вальцовые станки</w:t>
      </w:r>
    </w:p>
    <w:p w14:paraId="6FE206C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Количество оборудования данного типа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 xml:space="preserve">. сети, </w:t>
      </w:r>
      <w:proofErr w:type="spellStart"/>
      <w:proofErr w:type="gramStart"/>
      <w:r w:rsidRPr="00FB1D74">
        <w:rPr>
          <w:color w:val="000000"/>
          <w:sz w:val="22"/>
          <w:szCs w:val="22"/>
        </w:rPr>
        <w:t>шт</w:t>
      </w:r>
      <w:proofErr w:type="spellEnd"/>
      <w:r w:rsidRPr="00FB1D74">
        <w:rPr>
          <w:color w:val="000000"/>
          <w:sz w:val="22"/>
          <w:szCs w:val="22"/>
        </w:rPr>
        <w:t xml:space="preserve">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ASNUM = </w:t>
      </w:r>
      <w:r w:rsidRPr="00FB1D74">
        <w:rPr>
          <w:b/>
          <w:color w:val="000000"/>
          <w:sz w:val="22"/>
          <w:szCs w:val="22"/>
        </w:rPr>
        <w:t>8</w:t>
      </w:r>
    </w:p>
    <w:p w14:paraId="4D2BC14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Конц. пыли в воздухе, отходящем от оборудования данного типа (табл. 4),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</w:t>
      </w:r>
      <w:r w:rsidRPr="00FB1D74">
        <w:rPr>
          <w:b/>
          <w:color w:val="000000"/>
          <w:sz w:val="22"/>
          <w:szCs w:val="22"/>
        </w:rPr>
        <w:t>20</w:t>
      </w:r>
    </w:p>
    <w:p w14:paraId="22A2ED0E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Концентрация пыли от данного оборудования с учетом его кол-ва,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Z * ASNUM = </w:t>
      </w:r>
      <w:r w:rsidRPr="00FB1D74">
        <w:rPr>
          <w:b/>
          <w:color w:val="000000"/>
          <w:sz w:val="22"/>
          <w:szCs w:val="22"/>
        </w:rPr>
        <w:t>20 * 8 = 160</w:t>
      </w:r>
    </w:p>
    <w:p w14:paraId="5F6CFC4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Сумма всех концентраций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ZTOTAL = ZTOTAL + Z = </w:t>
      </w:r>
      <w:r w:rsidRPr="00FB1D74">
        <w:rPr>
          <w:b/>
          <w:color w:val="000000"/>
          <w:sz w:val="22"/>
          <w:szCs w:val="22"/>
        </w:rPr>
        <w:t>40 + 160 = 200</w:t>
      </w:r>
    </w:p>
    <w:p w14:paraId="73168FC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Расчетная концентрация в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сети, г/м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Z = ZTOTAL / ASTOTAL = </w:t>
      </w:r>
      <w:r w:rsidRPr="00FB1D74">
        <w:rPr>
          <w:b/>
          <w:color w:val="000000"/>
          <w:sz w:val="22"/>
          <w:szCs w:val="22"/>
        </w:rPr>
        <w:t>200 / 16 = 12.5</w:t>
      </w:r>
    </w:p>
    <w:p w14:paraId="43976FCF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Конц. пыли в воздухе, отходящем от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 (ф-ла 4.5), г/м3, Z = 12.500</w:t>
      </w:r>
    </w:p>
    <w:p w14:paraId="23A924DA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2AF7921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КПД очистки,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KPD = </w:t>
      </w:r>
      <w:r w:rsidRPr="00FB1D74">
        <w:rPr>
          <w:b/>
          <w:color w:val="000000"/>
          <w:sz w:val="22"/>
          <w:szCs w:val="22"/>
        </w:rPr>
        <w:t>94</w:t>
      </w:r>
    </w:p>
    <w:p w14:paraId="76AB6BF7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Конц. пыли в воздухе, выбрасываемом в атмосферу, г/</w:t>
      </w:r>
      <w:proofErr w:type="spellStart"/>
      <w:proofErr w:type="gramStart"/>
      <w:r w:rsidRPr="00FB1D74">
        <w:rPr>
          <w:color w:val="000000"/>
          <w:sz w:val="22"/>
          <w:szCs w:val="22"/>
        </w:rPr>
        <w:t>куб.м</w:t>
      </w:r>
      <w:proofErr w:type="spellEnd"/>
      <w:proofErr w:type="gramEnd"/>
      <w:r w:rsidRPr="00FB1D74">
        <w:rPr>
          <w:color w:val="000000"/>
          <w:sz w:val="22"/>
          <w:szCs w:val="22"/>
        </w:rPr>
        <w:t xml:space="preserve"> , </w:t>
      </w:r>
      <w:r w:rsidRPr="00FB1D74">
        <w:rPr>
          <w:b/>
          <w:i/>
          <w:color w:val="000000"/>
          <w:sz w:val="22"/>
          <w:szCs w:val="22"/>
        </w:rPr>
        <w:t xml:space="preserve">ZVIX = Z * (100-KPD) / 100 = </w:t>
      </w:r>
      <w:r w:rsidRPr="00FB1D74">
        <w:rPr>
          <w:b/>
          <w:color w:val="000000"/>
          <w:sz w:val="22"/>
          <w:szCs w:val="22"/>
        </w:rPr>
        <w:t>12.5 * (100-94) / 100 = 0.75</w:t>
      </w:r>
    </w:p>
    <w:p w14:paraId="2959E21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78441DEA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2937 Пыль зерновая /по грибам хранения/ (496)</w:t>
      </w:r>
    </w:p>
    <w:p w14:paraId="683CA0B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Кол-во пыли, отходящей от оборудования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сети, г/</w:t>
      </w:r>
      <w:proofErr w:type="gramStart"/>
      <w:r w:rsidRPr="00FB1D74">
        <w:rPr>
          <w:color w:val="000000"/>
          <w:sz w:val="22"/>
          <w:szCs w:val="22"/>
        </w:rPr>
        <w:t>с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_G_ = Q * Z / 3.6 = </w:t>
      </w:r>
      <w:r w:rsidRPr="00FB1D74">
        <w:rPr>
          <w:b/>
          <w:color w:val="000000"/>
          <w:sz w:val="22"/>
          <w:szCs w:val="22"/>
        </w:rPr>
        <w:t>2.063 * 12.5 / 3.6 = 7.1632</w:t>
      </w:r>
    </w:p>
    <w:p w14:paraId="78EEF02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Кол-во пыли, отходящей от оборудования </w:t>
      </w:r>
      <w:proofErr w:type="spellStart"/>
      <w:r w:rsidRPr="00FB1D74">
        <w:rPr>
          <w:color w:val="000000"/>
          <w:sz w:val="22"/>
          <w:szCs w:val="22"/>
        </w:rPr>
        <w:t>асп</w:t>
      </w:r>
      <w:proofErr w:type="spellEnd"/>
      <w:r w:rsidRPr="00FB1D74">
        <w:rPr>
          <w:color w:val="000000"/>
          <w:sz w:val="22"/>
          <w:szCs w:val="22"/>
        </w:rPr>
        <w:t>. сети (ф-ла 4.4),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0.001 * T * Q * Z * _S_ = </w:t>
      </w:r>
      <w:r w:rsidRPr="00FB1D74">
        <w:rPr>
          <w:b/>
          <w:color w:val="000000"/>
          <w:sz w:val="22"/>
          <w:szCs w:val="22"/>
        </w:rPr>
        <w:t>0.001 * 61 * 2.063 * 12.5 * 24 = 37,7529</w:t>
      </w:r>
    </w:p>
    <w:p w14:paraId="01813B8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Кол-во выбрасываемой в атмосферу пыли с учетом очистки, г/</w:t>
      </w:r>
      <w:proofErr w:type="gramStart"/>
      <w:r w:rsidRPr="00FB1D74">
        <w:rPr>
          <w:color w:val="000000"/>
          <w:sz w:val="22"/>
          <w:szCs w:val="22"/>
        </w:rPr>
        <w:t>с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G = _G_ * (100-_KPD_) / 100 = </w:t>
      </w:r>
      <w:r w:rsidRPr="00FB1D74">
        <w:rPr>
          <w:b/>
          <w:color w:val="000000"/>
          <w:sz w:val="22"/>
          <w:szCs w:val="22"/>
        </w:rPr>
        <w:t>7.1632 * (100-94) / 100 = 0.4298</w:t>
      </w:r>
    </w:p>
    <w:p w14:paraId="55D4843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Кол-во выбрасываемой в атмосферу пыли с учетом очистки,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 = _M_ * (100-_KPD_) / 100 = </w:t>
      </w:r>
      <w:r w:rsidRPr="00FB1D74">
        <w:rPr>
          <w:b/>
          <w:color w:val="000000"/>
          <w:sz w:val="22"/>
          <w:szCs w:val="22"/>
        </w:rPr>
        <w:t>37,7529 * (100-94) / 100 = 2,265174</w:t>
      </w:r>
    </w:p>
    <w:p w14:paraId="54E1800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69F9ABD7" w14:textId="77777777" w:rsidR="00FB1D74" w:rsidRPr="00FB1D74" w:rsidRDefault="00FB1D74" w:rsidP="00FB1D74">
      <w:pPr>
        <w:rPr>
          <w:color w:val="000000"/>
          <w:sz w:val="22"/>
          <w:szCs w:val="22"/>
        </w:rPr>
      </w:pPr>
      <w:bookmarkStart w:id="0" w:name="_Hlk184737901"/>
      <w:r w:rsidRPr="00FB1D74">
        <w:rPr>
          <w:color w:val="000000"/>
          <w:sz w:val="22"/>
          <w:szCs w:val="22"/>
        </w:rPr>
        <w:t>ИТОГО (до очистки):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4357FC00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3764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BA77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377B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31C4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5B3C9BB9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770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2937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FD2A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Пыль зерновая /по грибам хранения/ (496)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F6A5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7.1632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EF3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37,7529</w:t>
            </w:r>
          </w:p>
        </w:tc>
      </w:tr>
    </w:tbl>
    <w:p w14:paraId="3F2EFA9F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08518D9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 (с учетом очистки):</w:t>
      </w:r>
    </w:p>
    <w:p w14:paraId="3BB2906F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1EA5BAE9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C857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9F86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C36D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0E3B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08D7B940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4F7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2937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70E0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Пыль зерновая /по грибам хранения/ (496)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1E8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0.43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58F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2,265174</w:t>
            </w:r>
          </w:p>
        </w:tc>
        <w:bookmarkEnd w:id="0"/>
      </w:tr>
    </w:tbl>
    <w:p w14:paraId="2D91D484" w14:textId="77777777" w:rsidR="00FB1D74" w:rsidRDefault="00FB1D74" w:rsidP="002E3AA4">
      <w:pPr>
        <w:rPr>
          <w:color w:val="000000"/>
          <w:sz w:val="22"/>
        </w:rPr>
      </w:pPr>
    </w:p>
    <w:p w14:paraId="666302CB" w14:textId="77777777" w:rsidR="00FB1D74" w:rsidRDefault="00FB1D74" w:rsidP="002E3AA4">
      <w:pPr>
        <w:rPr>
          <w:color w:val="000000"/>
          <w:sz w:val="22"/>
        </w:rPr>
      </w:pPr>
    </w:p>
    <w:p w14:paraId="63272E71" w14:textId="77777777" w:rsidR="00FB1D74" w:rsidRPr="00BE012F" w:rsidRDefault="00FB1D74" w:rsidP="002E3AA4">
      <w:pPr>
        <w:rPr>
          <w:color w:val="000000"/>
          <w:sz w:val="22"/>
        </w:rPr>
      </w:pPr>
    </w:p>
    <w:p w14:paraId="06073B28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загрязнения: 6004, Неорганизованный</w:t>
      </w:r>
    </w:p>
    <w:p w14:paraId="50B3820D" w14:textId="77777777" w:rsidR="002E3AA4" w:rsidRPr="00BE012F" w:rsidRDefault="002E3AA4" w:rsidP="002E3AA4">
      <w:pPr>
        <w:rPr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выделения: 6004 03, Приемная яма. Цех № 1</w:t>
      </w:r>
    </w:p>
    <w:p w14:paraId="0353D86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0A0216B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6D1237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6652624" w14:textId="77777777" w:rsidR="002E3AA4" w:rsidRPr="00BE012F" w:rsidRDefault="002E3AA4" w:rsidP="002E3AA4">
      <w:pPr>
        <w:rPr>
          <w:color w:val="000000"/>
          <w:sz w:val="22"/>
        </w:rPr>
      </w:pPr>
    </w:p>
    <w:p w14:paraId="4BAEFF2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E012F">
        <w:rPr>
          <w:b/>
          <w:i/>
          <w:color w:val="000000"/>
          <w:sz w:val="22"/>
        </w:rPr>
        <w:t xml:space="preserve">KOC = </w:t>
      </w:r>
      <w:r w:rsidRPr="00BE012F">
        <w:rPr>
          <w:b/>
          <w:color w:val="000000"/>
        </w:rPr>
        <w:t>0.4</w:t>
      </w:r>
    </w:p>
    <w:p w14:paraId="71A5ACC2" w14:textId="77777777" w:rsidR="002E3AA4" w:rsidRPr="00BE012F" w:rsidRDefault="002E3AA4" w:rsidP="002E3AA4">
      <w:pPr>
        <w:rPr>
          <w:b/>
          <w:color w:val="000000"/>
        </w:rPr>
      </w:pPr>
    </w:p>
    <w:p w14:paraId="1509538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61CB83C" w14:textId="77777777" w:rsidR="002E3AA4" w:rsidRPr="00BE012F" w:rsidRDefault="002E3AA4" w:rsidP="002E3AA4">
      <w:pPr>
        <w:rPr>
          <w:color w:val="000000"/>
          <w:sz w:val="22"/>
        </w:rPr>
      </w:pPr>
    </w:p>
    <w:p w14:paraId="2840537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п.3.</w:t>
      </w:r>
      <w:proofErr w:type="gramStart"/>
      <w:r w:rsidRPr="00BE012F">
        <w:rPr>
          <w:color w:val="000000"/>
          <w:sz w:val="22"/>
        </w:rPr>
        <w:t>1.Погрузочно</w:t>
      </w:r>
      <w:proofErr w:type="gramEnd"/>
      <w:r w:rsidRPr="00BE012F">
        <w:rPr>
          <w:color w:val="000000"/>
          <w:sz w:val="22"/>
        </w:rPr>
        <w:t>-разгрузочные работы, пересыпки пылящих материалов</w:t>
      </w:r>
    </w:p>
    <w:p w14:paraId="61513F5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Материал: Зерно (пшеница)</w:t>
      </w:r>
    </w:p>
    <w:p w14:paraId="564EFC5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Весовая доля пылевой фракции в материале (табл.3.1.1), </w:t>
      </w:r>
      <w:r w:rsidRPr="00BE012F">
        <w:rPr>
          <w:b/>
          <w:i/>
          <w:color w:val="000000"/>
          <w:sz w:val="22"/>
        </w:rPr>
        <w:t xml:space="preserve">K1 = </w:t>
      </w:r>
      <w:r w:rsidRPr="00BE012F">
        <w:rPr>
          <w:b/>
          <w:color w:val="000000"/>
        </w:rPr>
        <w:t>0.01</w:t>
      </w:r>
    </w:p>
    <w:p w14:paraId="2845C74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Доля пыли, переходящей в аэрозоль (табл.3.1.1), </w:t>
      </w:r>
      <w:r w:rsidRPr="00BE012F">
        <w:rPr>
          <w:b/>
          <w:i/>
          <w:color w:val="000000"/>
          <w:sz w:val="22"/>
        </w:rPr>
        <w:t xml:space="preserve">K2 = </w:t>
      </w:r>
      <w:r w:rsidRPr="00BE012F">
        <w:rPr>
          <w:b/>
          <w:color w:val="000000"/>
        </w:rPr>
        <w:t>0.03</w:t>
      </w:r>
    </w:p>
    <w:p w14:paraId="1286E91A" w14:textId="77777777" w:rsidR="002E3AA4" w:rsidRPr="00BE012F" w:rsidRDefault="002E3AA4" w:rsidP="002E3AA4">
      <w:pPr>
        <w:rPr>
          <w:b/>
          <w:color w:val="000000"/>
        </w:rPr>
      </w:pPr>
    </w:p>
    <w:p w14:paraId="65DB7FD5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2937 Пыль зерновая /по грибам хранения/ (487)</w:t>
      </w:r>
    </w:p>
    <w:p w14:paraId="6A0357BC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2DD140B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Материал </w:t>
      </w:r>
      <w:proofErr w:type="spellStart"/>
      <w:r w:rsidRPr="00BE012F">
        <w:rPr>
          <w:color w:val="000000"/>
          <w:sz w:val="22"/>
        </w:rPr>
        <w:t>негранулирован</w:t>
      </w:r>
      <w:proofErr w:type="spellEnd"/>
      <w:r w:rsidRPr="00BE012F">
        <w:rPr>
          <w:color w:val="000000"/>
          <w:sz w:val="22"/>
        </w:rPr>
        <w:t xml:space="preserve">. Коэффициент </w:t>
      </w:r>
      <w:proofErr w:type="spellStart"/>
      <w:r w:rsidRPr="00BE012F">
        <w:rPr>
          <w:color w:val="000000"/>
          <w:sz w:val="22"/>
        </w:rPr>
        <w:t>Ke</w:t>
      </w:r>
      <w:proofErr w:type="spellEnd"/>
      <w:r w:rsidRPr="00BE012F">
        <w:rPr>
          <w:color w:val="000000"/>
          <w:sz w:val="22"/>
        </w:rPr>
        <w:t xml:space="preserve"> принимается равным 1</w:t>
      </w:r>
    </w:p>
    <w:p w14:paraId="25906D2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Степень открытости: с 4-х сторон</w:t>
      </w:r>
    </w:p>
    <w:p w14:paraId="2CCB733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Загрузочный рукав не применяется</w:t>
      </w:r>
    </w:p>
    <w:p w14:paraId="7EA4115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BE012F">
        <w:rPr>
          <w:b/>
          <w:i/>
          <w:color w:val="000000"/>
          <w:sz w:val="22"/>
        </w:rPr>
        <w:t xml:space="preserve">K4 = </w:t>
      </w:r>
      <w:r w:rsidRPr="00BE012F">
        <w:rPr>
          <w:b/>
          <w:color w:val="000000"/>
        </w:rPr>
        <w:t>1</w:t>
      </w:r>
    </w:p>
    <w:p w14:paraId="6969D16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Скорость ветра (среднегодовая), м/с, </w:t>
      </w:r>
      <w:r w:rsidRPr="00BE012F">
        <w:rPr>
          <w:b/>
          <w:i/>
          <w:color w:val="000000"/>
          <w:sz w:val="22"/>
        </w:rPr>
        <w:t xml:space="preserve">G3SR = </w:t>
      </w:r>
      <w:r w:rsidRPr="00BE012F">
        <w:rPr>
          <w:b/>
          <w:color w:val="000000"/>
        </w:rPr>
        <w:t>4.4</w:t>
      </w:r>
    </w:p>
    <w:p w14:paraId="07D83A6A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., учитывающий среднегодовую скорость ветра (табл.3.1.2), </w:t>
      </w:r>
      <w:r w:rsidRPr="00BE012F">
        <w:rPr>
          <w:b/>
          <w:i/>
          <w:color w:val="000000"/>
          <w:sz w:val="22"/>
        </w:rPr>
        <w:t xml:space="preserve">K3SR = </w:t>
      </w:r>
      <w:r w:rsidRPr="00BE012F">
        <w:rPr>
          <w:b/>
          <w:color w:val="000000"/>
        </w:rPr>
        <w:t>1.2</w:t>
      </w:r>
    </w:p>
    <w:p w14:paraId="5F9094F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Скорость ветра (максимальная), м/c, </w:t>
      </w:r>
      <w:r w:rsidRPr="00BE012F">
        <w:rPr>
          <w:b/>
          <w:i/>
          <w:color w:val="000000"/>
          <w:sz w:val="22"/>
        </w:rPr>
        <w:t xml:space="preserve">G3 = </w:t>
      </w:r>
      <w:r w:rsidRPr="00BE012F">
        <w:rPr>
          <w:b/>
          <w:color w:val="000000"/>
        </w:rPr>
        <w:t>28</w:t>
      </w:r>
    </w:p>
    <w:p w14:paraId="5A37C3D1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., учитывающий максимальную скорость ветра (табл.3.1.2), </w:t>
      </w:r>
      <w:r w:rsidRPr="00BE012F">
        <w:rPr>
          <w:b/>
          <w:i/>
          <w:color w:val="000000"/>
          <w:sz w:val="22"/>
        </w:rPr>
        <w:t xml:space="preserve">K3 = </w:t>
      </w:r>
      <w:r w:rsidRPr="00BE012F">
        <w:rPr>
          <w:b/>
          <w:color w:val="000000"/>
        </w:rPr>
        <w:t>3</w:t>
      </w:r>
    </w:p>
    <w:p w14:paraId="4FC7DC7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Влажность материала, %, </w:t>
      </w:r>
      <w:r w:rsidRPr="00BE012F">
        <w:rPr>
          <w:b/>
          <w:i/>
          <w:color w:val="000000"/>
          <w:sz w:val="22"/>
        </w:rPr>
        <w:t xml:space="preserve">VL = </w:t>
      </w:r>
      <w:r w:rsidRPr="00BE012F">
        <w:rPr>
          <w:b/>
          <w:color w:val="000000"/>
        </w:rPr>
        <w:t>13</w:t>
      </w:r>
    </w:p>
    <w:p w14:paraId="206C6255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., учитывающий влажность материала (табл.3.1.4), </w:t>
      </w:r>
      <w:r w:rsidRPr="00BE012F">
        <w:rPr>
          <w:b/>
          <w:i/>
          <w:color w:val="000000"/>
          <w:sz w:val="22"/>
        </w:rPr>
        <w:t xml:space="preserve">K5 = </w:t>
      </w:r>
      <w:r w:rsidRPr="00BE012F">
        <w:rPr>
          <w:b/>
          <w:color w:val="000000"/>
        </w:rPr>
        <w:t>0.01</w:t>
      </w:r>
    </w:p>
    <w:p w14:paraId="1CF9C8D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Размер куска материала, мм, </w:t>
      </w:r>
      <w:r w:rsidRPr="00BE012F">
        <w:rPr>
          <w:b/>
          <w:i/>
          <w:color w:val="000000"/>
          <w:sz w:val="22"/>
        </w:rPr>
        <w:t xml:space="preserve">G7 = </w:t>
      </w:r>
      <w:r w:rsidRPr="00BE012F">
        <w:rPr>
          <w:b/>
          <w:color w:val="000000"/>
        </w:rPr>
        <w:t>5</w:t>
      </w:r>
    </w:p>
    <w:p w14:paraId="26AF7CC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BE012F">
        <w:rPr>
          <w:b/>
          <w:i/>
          <w:color w:val="000000"/>
          <w:sz w:val="22"/>
        </w:rPr>
        <w:t xml:space="preserve">K7 = </w:t>
      </w:r>
      <w:r w:rsidRPr="00BE012F">
        <w:rPr>
          <w:b/>
          <w:color w:val="000000"/>
        </w:rPr>
        <w:t>0.6</w:t>
      </w:r>
    </w:p>
    <w:p w14:paraId="51BDE74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Высота падения материала, м, </w:t>
      </w:r>
      <w:r w:rsidRPr="00BE012F">
        <w:rPr>
          <w:b/>
          <w:i/>
          <w:color w:val="000000"/>
          <w:sz w:val="22"/>
        </w:rPr>
        <w:t xml:space="preserve">GB = </w:t>
      </w:r>
      <w:r w:rsidRPr="00BE012F">
        <w:rPr>
          <w:b/>
          <w:color w:val="000000"/>
        </w:rPr>
        <w:t>1</w:t>
      </w:r>
    </w:p>
    <w:p w14:paraId="2ACD801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BE012F">
        <w:rPr>
          <w:b/>
          <w:i/>
          <w:color w:val="000000"/>
          <w:sz w:val="22"/>
        </w:rPr>
        <w:t xml:space="preserve">B = </w:t>
      </w:r>
      <w:r w:rsidRPr="00BE012F">
        <w:rPr>
          <w:b/>
          <w:color w:val="000000"/>
        </w:rPr>
        <w:t>0.5</w:t>
      </w:r>
    </w:p>
    <w:p w14:paraId="5F77F1C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Грузоподьемность одного автосамосвала до 10 т, коэффициент, </w:t>
      </w:r>
      <w:r w:rsidRPr="00BE012F">
        <w:rPr>
          <w:b/>
          <w:i/>
          <w:color w:val="000000"/>
          <w:sz w:val="22"/>
        </w:rPr>
        <w:t xml:space="preserve">K9 = </w:t>
      </w:r>
      <w:r w:rsidRPr="00BE012F">
        <w:rPr>
          <w:b/>
          <w:color w:val="000000"/>
        </w:rPr>
        <w:t>0.2</w:t>
      </w:r>
    </w:p>
    <w:p w14:paraId="32F4ED8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BE012F">
        <w:rPr>
          <w:b/>
          <w:i/>
          <w:color w:val="000000"/>
          <w:sz w:val="22"/>
        </w:rPr>
        <w:t xml:space="preserve">GMAX = </w:t>
      </w:r>
      <w:r w:rsidRPr="00BE012F">
        <w:rPr>
          <w:b/>
          <w:color w:val="000000"/>
        </w:rPr>
        <w:t>170</w:t>
      </w:r>
    </w:p>
    <w:p w14:paraId="213A3D8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BE012F">
        <w:rPr>
          <w:b/>
          <w:i/>
          <w:color w:val="000000"/>
          <w:sz w:val="22"/>
        </w:rPr>
        <w:t xml:space="preserve">GGOD = </w:t>
      </w:r>
      <w:r w:rsidRPr="00BE012F">
        <w:rPr>
          <w:b/>
          <w:color w:val="000000"/>
        </w:rPr>
        <w:t>60146</w:t>
      </w:r>
    </w:p>
    <w:p w14:paraId="685E59B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BE012F">
        <w:rPr>
          <w:b/>
          <w:i/>
          <w:color w:val="000000"/>
          <w:sz w:val="22"/>
        </w:rPr>
        <w:t xml:space="preserve">NJ = </w:t>
      </w:r>
      <w:r w:rsidRPr="00BE012F">
        <w:rPr>
          <w:b/>
          <w:color w:val="000000"/>
        </w:rPr>
        <w:t>0</w:t>
      </w:r>
    </w:p>
    <w:p w14:paraId="2674643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работ: Разгрузка</w:t>
      </w:r>
    </w:p>
    <w:p w14:paraId="06365A7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разовый выброс, г/с (3.1.1), </w:t>
      </w:r>
      <w:r w:rsidRPr="00BE012F">
        <w:rPr>
          <w:b/>
          <w:i/>
          <w:color w:val="000000"/>
          <w:sz w:val="22"/>
        </w:rPr>
        <w:t xml:space="preserve">GC = </w:t>
      </w:r>
      <w:r w:rsidRPr="00BE012F">
        <w:rPr>
          <w:b/>
          <w:i/>
          <w:color w:val="000000"/>
        </w:rPr>
        <w:t>K1 · K2 · K3 · K4 · K5 · K7 · K8 · K9 · KE · B · GMAX ·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/ 3600 · (1-NJ) = </w:t>
      </w:r>
      <w:r w:rsidRPr="00BE012F">
        <w:rPr>
          <w:b/>
          <w:color w:val="000000"/>
        </w:rPr>
        <w:t>0.01 · 0.03 · 3 · 1 · 0.01 · 0.6 · 1 · 0.2 · 1 · 0.5 · 170 ·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/ 3600 · (1-0) = 0.0255</w:t>
      </w:r>
    </w:p>
    <w:p w14:paraId="0901812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(3.1.2), </w:t>
      </w:r>
      <w:r w:rsidRPr="00BE012F">
        <w:rPr>
          <w:b/>
          <w:i/>
          <w:color w:val="000000"/>
          <w:sz w:val="22"/>
        </w:rPr>
        <w:t xml:space="preserve">MC = </w:t>
      </w:r>
      <w:r w:rsidRPr="00BE012F">
        <w:rPr>
          <w:b/>
          <w:i/>
          <w:color w:val="000000"/>
        </w:rPr>
        <w:t xml:space="preserve">K1 · K2 · K3SR · K4 · K5 · K7 · K8 · K9 · KE · B · GGOD · (1-NJ) = </w:t>
      </w:r>
      <w:r w:rsidRPr="00BE012F">
        <w:rPr>
          <w:b/>
          <w:color w:val="000000"/>
        </w:rPr>
        <w:t>0.01 · 0.03 · 1.2 · 1 · 0.01 · 0.6 · 1 · 0.2 · 1 · 0.5 · 60146 · (1-0) = 0.013</w:t>
      </w:r>
    </w:p>
    <w:p w14:paraId="338166B0" w14:textId="77777777" w:rsidR="002E3AA4" w:rsidRPr="00BE012F" w:rsidRDefault="002E3AA4" w:rsidP="002E3AA4">
      <w:pPr>
        <w:rPr>
          <w:color w:val="000000"/>
          <w:sz w:val="22"/>
        </w:rPr>
      </w:pPr>
    </w:p>
    <w:p w14:paraId="6B3F6B7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разовый выброс, г/с (3.2.1), </w:t>
      </w:r>
      <w:r w:rsidRPr="00BE012F">
        <w:rPr>
          <w:b/>
          <w:i/>
          <w:color w:val="000000"/>
          <w:sz w:val="22"/>
        </w:rPr>
        <w:t xml:space="preserve">G = </w:t>
      </w:r>
      <w:r w:rsidRPr="00BE012F">
        <w:rPr>
          <w:b/>
          <w:i/>
          <w:color w:val="000000"/>
        </w:rPr>
        <w:t>MAX(</w:t>
      </w:r>
      <w:proofErr w:type="gramStart"/>
      <w:r w:rsidRPr="00BE012F">
        <w:rPr>
          <w:b/>
          <w:i/>
          <w:color w:val="000000"/>
        </w:rPr>
        <w:t>G,GC</w:t>
      </w:r>
      <w:proofErr w:type="gramEnd"/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0.0255</w:t>
      </w:r>
    </w:p>
    <w:p w14:paraId="23459C3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Сумма выбросов, т/год (3.2.4),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i/>
          <w:color w:val="000000"/>
        </w:rPr>
        <w:t xml:space="preserve">M + MC = </w:t>
      </w:r>
      <w:r w:rsidRPr="00BE012F">
        <w:rPr>
          <w:b/>
          <w:color w:val="000000"/>
        </w:rPr>
        <w:t>0 + 0.013 = 0.013</w:t>
      </w:r>
    </w:p>
    <w:p w14:paraId="76FCFF58" w14:textId="77777777" w:rsidR="002E3AA4" w:rsidRPr="00BE012F" w:rsidRDefault="002E3AA4" w:rsidP="002E3AA4">
      <w:pPr>
        <w:rPr>
          <w:b/>
          <w:color w:val="000000"/>
        </w:rPr>
      </w:pPr>
    </w:p>
    <w:p w14:paraId="4884E00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 учетом коэффициента гравитационного осаждения</w:t>
      </w:r>
    </w:p>
    <w:p w14:paraId="2E08076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i/>
          <w:color w:val="000000"/>
        </w:rPr>
        <w:t xml:space="preserve">KOC · M = </w:t>
      </w:r>
      <w:r w:rsidRPr="00BE012F">
        <w:rPr>
          <w:b/>
          <w:color w:val="000000"/>
        </w:rPr>
        <w:t>0.4 · 0.013 = 0.0052</w:t>
      </w:r>
    </w:p>
    <w:p w14:paraId="1B73E35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разовый выброс, </w:t>
      </w:r>
      <w:r w:rsidRPr="00BE012F">
        <w:rPr>
          <w:b/>
          <w:i/>
          <w:color w:val="000000"/>
          <w:sz w:val="22"/>
        </w:rPr>
        <w:t xml:space="preserve">G = </w:t>
      </w:r>
      <w:r w:rsidRPr="00BE012F">
        <w:rPr>
          <w:b/>
          <w:i/>
          <w:color w:val="000000"/>
        </w:rPr>
        <w:t xml:space="preserve">KOC · G = </w:t>
      </w:r>
      <w:r w:rsidRPr="00BE012F">
        <w:rPr>
          <w:b/>
          <w:color w:val="000000"/>
        </w:rPr>
        <w:t>0.4 · 0.0255 = 0.0102</w:t>
      </w:r>
    </w:p>
    <w:p w14:paraId="67F3A42A" w14:textId="77777777" w:rsidR="002E3AA4" w:rsidRPr="00BE012F" w:rsidRDefault="002E3AA4" w:rsidP="002E3AA4">
      <w:pPr>
        <w:rPr>
          <w:b/>
          <w:color w:val="000000"/>
        </w:rPr>
      </w:pPr>
    </w:p>
    <w:p w14:paraId="269FFAB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lastRenderedPageBreak/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2E3AA4" w:rsidRPr="00BE012F" w14:paraId="7079B822" w14:textId="77777777" w:rsidTr="002E3AA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5F1F" w14:textId="0899E59E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02DA" w14:textId="130A9C38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2FD3" w14:textId="1917BE34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8832" w14:textId="3EE88AA9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17FC9EAA" w14:textId="77777777" w:rsidTr="002E3AA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E60F" w14:textId="515FB0D4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B29A" w14:textId="5F0FA362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Пыль зерновая /по грибам хранения/ (487)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A007" w14:textId="75FBD5C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0.0102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FD77" w14:textId="5945BBDD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0.0052</w:t>
            </w:r>
          </w:p>
        </w:tc>
      </w:tr>
    </w:tbl>
    <w:p w14:paraId="146F3756" w14:textId="08EDD20D" w:rsidR="002E3AA4" w:rsidRPr="00BE012F" w:rsidRDefault="002E3AA4" w:rsidP="002E3AA4">
      <w:pPr>
        <w:rPr>
          <w:color w:val="000000"/>
          <w:sz w:val="22"/>
        </w:rPr>
      </w:pPr>
    </w:p>
    <w:p w14:paraId="13B2E629" w14:textId="77777777" w:rsidR="002E3AA4" w:rsidRPr="00BE012F" w:rsidRDefault="002E3AA4" w:rsidP="002E3AA4">
      <w:pPr>
        <w:rPr>
          <w:color w:val="000000"/>
          <w:sz w:val="22"/>
        </w:rPr>
      </w:pPr>
    </w:p>
    <w:p w14:paraId="62539BAA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5C362713" w14:textId="77777777" w:rsidR="002E3AA4" w:rsidRPr="00BE012F" w:rsidRDefault="002E3AA4" w:rsidP="002E3AA4">
      <w:pPr>
        <w:rPr>
          <w:color w:val="000000"/>
          <w:sz w:val="22"/>
        </w:rPr>
      </w:pPr>
    </w:p>
    <w:p w14:paraId="43279F30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загрязнения: 6009, Неорганизованный</w:t>
      </w:r>
    </w:p>
    <w:p w14:paraId="08A832A3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выделения: 6009 04, Приемная яма. Цех № 2</w:t>
      </w:r>
    </w:p>
    <w:p w14:paraId="4373E1E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15B5FAD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F45CEA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B0FE82D" w14:textId="77777777" w:rsidR="002E3AA4" w:rsidRPr="00BE012F" w:rsidRDefault="002E3AA4" w:rsidP="002E3AA4">
      <w:pPr>
        <w:rPr>
          <w:color w:val="000000"/>
          <w:sz w:val="22"/>
        </w:rPr>
      </w:pPr>
    </w:p>
    <w:p w14:paraId="0AAA386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E012F">
        <w:rPr>
          <w:b/>
          <w:i/>
          <w:color w:val="000000"/>
          <w:sz w:val="22"/>
        </w:rPr>
        <w:t xml:space="preserve">KOC = </w:t>
      </w:r>
      <w:r w:rsidRPr="00BE012F">
        <w:rPr>
          <w:b/>
          <w:color w:val="000000"/>
        </w:rPr>
        <w:t>0.4</w:t>
      </w:r>
    </w:p>
    <w:p w14:paraId="6548E374" w14:textId="77777777" w:rsidR="002E3AA4" w:rsidRPr="00BE012F" w:rsidRDefault="002E3AA4" w:rsidP="002E3AA4">
      <w:pPr>
        <w:rPr>
          <w:b/>
          <w:color w:val="000000"/>
        </w:rPr>
      </w:pPr>
    </w:p>
    <w:p w14:paraId="24CC985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1891351" w14:textId="77777777" w:rsidR="002E3AA4" w:rsidRPr="00BE012F" w:rsidRDefault="002E3AA4" w:rsidP="002E3AA4">
      <w:pPr>
        <w:rPr>
          <w:color w:val="000000"/>
          <w:sz w:val="22"/>
        </w:rPr>
      </w:pPr>
    </w:p>
    <w:p w14:paraId="5927070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п.3.</w:t>
      </w:r>
      <w:proofErr w:type="gramStart"/>
      <w:r w:rsidRPr="00BE012F">
        <w:rPr>
          <w:color w:val="000000"/>
          <w:sz w:val="22"/>
        </w:rPr>
        <w:t>1.Погрузочно</w:t>
      </w:r>
      <w:proofErr w:type="gramEnd"/>
      <w:r w:rsidRPr="00BE012F">
        <w:rPr>
          <w:color w:val="000000"/>
          <w:sz w:val="22"/>
        </w:rPr>
        <w:t>-разгрузочные работы, пересыпки пылящих материалов</w:t>
      </w:r>
    </w:p>
    <w:p w14:paraId="620B04B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Материал: Зерно (пшеница)</w:t>
      </w:r>
    </w:p>
    <w:p w14:paraId="62DC2F3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Весовая доля пылевой фракции в материале (табл.3.1.1), </w:t>
      </w:r>
      <w:r w:rsidRPr="00BE012F">
        <w:rPr>
          <w:b/>
          <w:i/>
          <w:color w:val="000000"/>
          <w:sz w:val="22"/>
        </w:rPr>
        <w:t xml:space="preserve">K1 = </w:t>
      </w:r>
      <w:r w:rsidRPr="00BE012F">
        <w:rPr>
          <w:b/>
          <w:color w:val="000000"/>
        </w:rPr>
        <w:t>0.01</w:t>
      </w:r>
    </w:p>
    <w:p w14:paraId="1AFA2F3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Доля пыли, переходящей в аэрозоль (табл.3.1.1), </w:t>
      </w:r>
      <w:r w:rsidRPr="00BE012F">
        <w:rPr>
          <w:b/>
          <w:i/>
          <w:color w:val="000000"/>
          <w:sz w:val="22"/>
        </w:rPr>
        <w:t xml:space="preserve">K2 = </w:t>
      </w:r>
      <w:r w:rsidRPr="00BE012F">
        <w:rPr>
          <w:b/>
          <w:color w:val="000000"/>
        </w:rPr>
        <w:t>0.03</w:t>
      </w:r>
    </w:p>
    <w:p w14:paraId="029BE2EE" w14:textId="77777777" w:rsidR="002E3AA4" w:rsidRPr="00BE012F" w:rsidRDefault="002E3AA4" w:rsidP="002E3AA4">
      <w:pPr>
        <w:rPr>
          <w:b/>
          <w:color w:val="000000"/>
        </w:rPr>
      </w:pPr>
    </w:p>
    <w:p w14:paraId="67C0FB87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2937 Пыль зерновая /по грибам хранения/ (487)</w:t>
      </w:r>
    </w:p>
    <w:p w14:paraId="1569367B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5D82989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Материал </w:t>
      </w:r>
      <w:proofErr w:type="spellStart"/>
      <w:r w:rsidRPr="00BE012F">
        <w:rPr>
          <w:color w:val="000000"/>
          <w:sz w:val="22"/>
        </w:rPr>
        <w:t>негранулирован</w:t>
      </w:r>
      <w:proofErr w:type="spellEnd"/>
      <w:r w:rsidRPr="00BE012F">
        <w:rPr>
          <w:color w:val="000000"/>
          <w:sz w:val="22"/>
        </w:rPr>
        <w:t xml:space="preserve">. Коэффициент </w:t>
      </w:r>
      <w:proofErr w:type="spellStart"/>
      <w:r w:rsidRPr="00BE012F">
        <w:rPr>
          <w:color w:val="000000"/>
          <w:sz w:val="22"/>
        </w:rPr>
        <w:t>Ke</w:t>
      </w:r>
      <w:proofErr w:type="spellEnd"/>
      <w:r w:rsidRPr="00BE012F">
        <w:rPr>
          <w:color w:val="000000"/>
          <w:sz w:val="22"/>
        </w:rPr>
        <w:t xml:space="preserve"> принимается равным 1</w:t>
      </w:r>
    </w:p>
    <w:p w14:paraId="510BC1D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Степень открытости: с 4-х сторон</w:t>
      </w:r>
    </w:p>
    <w:p w14:paraId="69C50443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Загрузочный рукав не применяется</w:t>
      </w:r>
    </w:p>
    <w:p w14:paraId="2547ECA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BE012F">
        <w:rPr>
          <w:b/>
          <w:i/>
          <w:color w:val="000000"/>
          <w:sz w:val="22"/>
        </w:rPr>
        <w:t xml:space="preserve">K4 = </w:t>
      </w:r>
      <w:r w:rsidRPr="00BE012F">
        <w:rPr>
          <w:b/>
          <w:color w:val="000000"/>
        </w:rPr>
        <w:t>1</w:t>
      </w:r>
    </w:p>
    <w:p w14:paraId="4AA259F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Скорость ветра (среднегодовая), м/с, </w:t>
      </w:r>
      <w:r w:rsidRPr="00BE012F">
        <w:rPr>
          <w:b/>
          <w:i/>
          <w:color w:val="000000"/>
          <w:sz w:val="22"/>
        </w:rPr>
        <w:t xml:space="preserve">G3SR = </w:t>
      </w:r>
      <w:r w:rsidRPr="00BE012F">
        <w:rPr>
          <w:b/>
          <w:color w:val="000000"/>
        </w:rPr>
        <w:t>4.4</w:t>
      </w:r>
    </w:p>
    <w:p w14:paraId="5AEB6FD7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., учитывающий среднегодовую скорость ветра (табл.3.1.2), </w:t>
      </w:r>
      <w:r w:rsidRPr="00BE012F">
        <w:rPr>
          <w:b/>
          <w:i/>
          <w:color w:val="000000"/>
          <w:sz w:val="22"/>
        </w:rPr>
        <w:t xml:space="preserve">K3SR = </w:t>
      </w:r>
      <w:r w:rsidRPr="00BE012F">
        <w:rPr>
          <w:b/>
          <w:color w:val="000000"/>
        </w:rPr>
        <w:t>1.2</w:t>
      </w:r>
    </w:p>
    <w:p w14:paraId="5CB0E0B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Скорость ветра (максимальная), м/c, </w:t>
      </w:r>
      <w:r w:rsidRPr="00BE012F">
        <w:rPr>
          <w:b/>
          <w:i/>
          <w:color w:val="000000"/>
          <w:sz w:val="22"/>
        </w:rPr>
        <w:t xml:space="preserve">G3 = </w:t>
      </w:r>
      <w:r w:rsidRPr="00BE012F">
        <w:rPr>
          <w:b/>
          <w:color w:val="000000"/>
        </w:rPr>
        <w:t>28</w:t>
      </w:r>
    </w:p>
    <w:p w14:paraId="594E116A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., учитывающий максимальную скорость ветра (табл.3.1.2), </w:t>
      </w:r>
      <w:r w:rsidRPr="00BE012F">
        <w:rPr>
          <w:b/>
          <w:i/>
          <w:color w:val="000000"/>
          <w:sz w:val="22"/>
        </w:rPr>
        <w:t xml:space="preserve">K3 = </w:t>
      </w:r>
      <w:r w:rsidRPr="00BE012F">
        <w:rPr>
          <w:b/>
          <w:color w:val="000000"/>
        </w:rPr>
        <w:t>3</w:t>
      </w:r>
    </w:p>
    <w:p w14:paraId="282D90D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Влажность материала, %, </w:t>
      </w:r>
      <w:r w:rsidRPr="00BE012F">
        <w:rPr>
          <w:b/>
          <w:i/>
          <w:color w:val="000000"/>
          <w:sz w:val="22"/>
        </w:rPr>
        <w:t xml:space="preserve">VL = </w:t>
      </w:r>
      <w:r w:rsidRPr="00BE012F">
        <w:rPr>
          <w:b/>
          <w:color w:val="000000"/>
        </w:rPr>
        <w:t>13</w:t>
      </w:r>
    </w:p>
    <w:p w14:paraId="491111D1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., учитывающий влажность материала (табл.3.1.4), </w:t>
      </w:r>
      <w:r w:rsidRPr="00BE012F">
        <w:rPr>
          <w:b/>
          <w:i/>
          <w:color w:val="000000"/>
          <w:sz w:val="22"/>
        </w:rPr>
        <w:t xml:space="preserve">K5 = </w:t>
      </w:r>
      <w:r w:rsidRPr="00BE012F">
        <w:rPr>
          <w:b/>
          <w:color w:val="000000"/>
        </w:rPr>
        <w:t>0.01</w:t>
      </w:r>
    </w:p>
    <w:p w14:paraId="6C4988E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Размер куска материала, мм, </w:t>
      </w:r>
      <w:r w:rsidRPr="00BE012F">
        <w:rPr>
          <w:b/>
          <w:i/>
          <w:color w:val="000000"/>
          <w:sz w:val="22"/>
        </w:rPr>
        <w:t xml:space="preserve">G7 = </w:t>
      </w:r>
      <w:r w:rsidRPr="00BE012F">
        <w:rPr>
          <w:b/>
          <w:color w:val="000000"/>
        </w:rPr>
        <w:t>5</w:t>
      </w:r>
    </w:p>
    <w:p w14:paraId="385C2C9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BE012F">
        <w:rPr>
          <w:b/>
          <w:i/>
          <w:color w:val="000000"/>
          <w:sz w:val="22"/>
        </w:rPr>
        <w:t xml:space="preserve">K7 = </w:t>
      </w:r>
      <w:r w:rsidRPr="00BE012F">
        <w:rPr>
          <w:b/>
          <w:color w:val="000000"/>
        </w:rPr>
        <w:t>0.6</w:t>
      </w:r>
    </w:p>
    <w:p w14:paraId="4536356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Высота падения материала, м, </w:t>
      </w:r>
      <w:r w:rsidRPr="00BE012F">
        <w:rPr>
          <w:b/>
          <w:i/>
          <w:color w:val="000000"/>
          <w:sz w:val="22"/>
        </w:rPr>
        <w:t xml:space="preserve">GB = </w:t>
      </w:r>
      <w:r w:rsidRPr="00BE012F">
        <w:rPr>
          <w:b/>
          <w:color w:val="000000"/>
        </w:rPr>
        <w:t>1</w:t>
      </w:r>
    </w:p>
    <w:p w14:paraId="2D78963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BE012F">
        <w:rPr>
          <w:b/>
          <w:i/>
          <w:color w:val="000000"/>
          <w:sz w:val="22"/>
        </w:rPr>
        <w:t xml:space="preserve">B = </w:t>
      </w:r>
      <w:r w:rsidRPr="00BE012F">
        <w:rPr>
          <w:b/>
          <w:color w:val="000000"/>
        </w:rPr>
        <w:t>0.5</w:t>
      </w:r>
    </w:p>
    <w:p w14:paraId="6BDD8FE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Грузоподьемность одного автосамосвала до 10 т, коэффициент, </w:t>
      </w:r>
      <w:r w:rsidRPr="00BE012F">
        <w:rPr>
          <w:b/>
          <w:i/>
          <w:color w:val="000000"/>
          <w:sz w:val="22"/>
        </w:rPr>
        <w:t xml:space="preserve">K9 = </w:t>
      </w:r>
      <w:r w:rsidRPr="00BE012F">
        <w:rPr>
          <w:b/>
          <w:color w:val="000000"/>
        </w:rPr>
        <w:t>0.2</w:t>
      </w:r>
    </w:p>
    <w:p w14:paraId="71663BC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BE012F">
        <w:rPr>
          <w:b/>
          <w:i/>
          <w:color w:val="000000"/>
          <w:sz w:val="22"/>
        </w:rPr>
        <w:t xml:space="preserve">GMAX = </w:t>
      </w:r>
      <w:r w:rsidRPr="00BE012F">
        <w:rPr>
          <w:b/>
          <w:color w:val="000000"/>
        </w:rPr>
        <w:t>170</w:t>
      </w:r>
    </w:p>
    <w:p w14:paraId="3B78E89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BE012F">
        <w:rPr>
          <w:b/>
          <w:i/>
          <w:color w:val="000000"/>
          <w:sz w:val="22"/>
        </w:rPr>
        <w:t xml:space="preserve">GGOD = </w:t>
      </w:r>
      <w:r w:rsidRPr="00BE012F">
        <w:rPr>
          <w:b/>
          <w:color w:val="000000"/>
        </w:rPr>
        <w:t>6014.6</w:t>
      </w:r>
    </w:p>
    <w:p w14:paraId="1BE353D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BE012F">
        <w:rPr>
          <w:b/>
          <w:i/>
          <w:color w:val="000000"/>
          <w:sz w:val="22"/>
        </w:rPr>
        <w:t xml:space="preserve">NJ = </w:t>
      </w:r>
      <w:r w:rsidRPr="00BE012F">
        <w:rPr>
          <w:b/>
          <w:color w:val="000000"/>
        </w:rPr>
        <w:t>0</w:t>
      </w:r>
    </w:p>
    <w:p w14:paraId="6C6D5B7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Вид работ: Разгрузка</w:t>
      </w:r>
    </w:p>
    <w:p w14:paraId="6B31349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разовый выброс, г/с (3.1.1), </w:t>
      </w:r>
      <w:r w:rsidRPr="00BE012F">
        <w:rPr>
          <w:b/>
          <w:i/>
          <w:color w:val="000000"/>
          <w:sz w:val="22"/>
        </w:rPr>
        <w:t xml:space="preserve">GC = </w:t>
      </w:r>
      <w:r w:rsidRPr="00BE012F">
        <w:rPr>
          <w:b/>
          <w:i/>
          <w:color w:val="000000"/>
        </w:rPr>
        <w:t>K1 · K2 · K3 · K4 · K5 · K7 · K8 · K9 · KE · B · GMAX · 10</w:t>
      </w:r>
      <w:r w:rsidRPr="00BE012F">
        <w:rPr>
          <w:b/>
          <w:i/>
          <w:color w:val="000000"/>
          <w:vertAlign w:val="superscript"/>
        </w:rPr>
        <w:t>6</w:t>
      </w:r>
      <w:r w:rsidRPr="00BE012F">
        <w:rPr>
          <w:b/>
          <w:i/>
          <w:color w:val="000000"/>
        </w:rPr>
        <w:t xml:space="preserve"> / 3600 · (1-NJ) = </w:t>
      </w:r>
      <w:r w:rsidRPr="00BE012F">
        <w:rPr>
          <w:b/>
          <w:color w:val="000000"/>
        </w:rPr>
        <w:t>0.01 · 0.03 · 3 · 1 · 0.01 · 0.6 · 1 · 0.2 · 1 · 0.5 · 170 · 10</w:t>
      </w:r>
      <w:r w:rsidRPr="00BE012F">
        <w:rPr>
          <w:b/>
          <w:color w:val="000000"/>
          <w:vertAlign w:val="superscript"/>
        </w:rPr>
        <w:t>6</w:t>
      </w:r>
      <w:r w:rsidRPr="00BE012F">
        <w:rPr>
          <w:b/>
          <w:color w:val="000000"/>
        </w:rPr>
        <w:t xml:space="preserve"> / 3600 · (1-0) = 0.0255</w:t>
      </w:r>
    </w:p>
    <w:p w14:paraId="24C5E81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 (3.1.2), </w:t>
      </w:r>
      <w:r w:rsidRPr="00BE012F">
        <w:rPr>
          <w:b/>
          <w:i/>
          <w:color w:val="000000"/>
          <w:sz w:val="22"/>
        </w:rPr>
        <w:t xml:space="preserve">MC = </w:t>
      </w:r>
      <w:r w:rsidRPr="00BE012F">
        <w:rPr>
          <w:b/>
          <w:i/>
          <w:color w:val="000000"/>
        </w:rPr>
        <w:t xml:space="preserve">K1 · K2 · K3SR · K4 · K5 · K7 · K8 · K9 · KE · B · GGOD · (1-NJ) = </w:t>
      </w:r>
      <w:r w:rsidRPr="00BE012F">
        <w:rPr>
          <w:b/>
          <w:color w:val="000000"/>
        </w:rPr>
        <w:t>0.01 · 0.03 · 1.2 · 1 · 0.01 · 0.6 · 1 · 0.2 · 1 · 0.5 · 6014.6 · (1-0) = 0.0013</w:t>
      </w:r>
    </w:p>
    <w:p w14:paraId="025D143C" w14:textId="77777777" w:rsidR="002E3AA4" w:rsidRPr="00BE012F" w:rsidRDefault="002E3AA4" w:rsidP="002E3AA4">
      <w:pPr>
        <w:rPr>
          <w:color w:val="000000"/>
          <w:sz w:val="22"/>
        </w:rPr>
      </w:pPr>
    </w:p>
    <w:p w14:paraId="18B7E8C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разовый выброс, г/с (3.2.1), </w:t>
      </w:r>
      <w:r w:rsidRPr="00BE012F">
        <w:rPr>
          <w:b/>
          <w:i/>
          <w:color w:val="000000"/>
          <w:sz w:val="22"/>
        </w:rPr>
        <w:t xml:space="preserve">G = </w:t>
      </w:r>
      <w:r w:rsidRPr="00BE012F">
        <w:rPr>
          <w:b/>
          <w:i/>
          <w:color w:val="000000"/>
        </w:rPr>
        <w:t>MAX(</w:t>
      </w:r>
      <w:proofErr w:type="gramStart"/>
      <w:r w:rsidRPr="00BE012F">
        <w:rPr>
          <w:b/>
          <w:i/>
          <w:color w:val="000000"/>
        </w:rPr>
        <w:t>G,GC</w:t>
      </w:r>
      <w:proofErr w:type="gramEnd"/>
      <w:r w:rsidRPr="00BE012F">
        <w:rPr>
          <w:b/>
          <w:i/>
          <w:color w:val="000000"/>
        </w:rPr>
        <w:t xml:space="preserve">) = </w:t>
      </w:r>
      <w:r w:rsidRPr="00BE012F">
        <w:rPr>
          <w:b/>
          <w:color w:val="000000"/>
        </w:rPr>
        <w:t>0.0255</w:t>
      </w:r>
    </w:p>
    <w:p w14:paraId="6EE5F69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Сумма выбросов, т/год (3.2.4),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i/>
          <w:color w:val="000000"/>
        </w:rPr>
        <w:t xml:space="preserve">M + MC = </w:t>
      </w:r>
      <w:r w:rsidRPr="00BE012F">
        <w:rPr>
          <w:b/>
          <w:color w:val="000000"/>
        </w:rPr>
        <w:t>0 + 0.0013 = 0.0013</w:t>
      </w:r>
    </w:p>
    <w:p w14:paraId="24F00A2A" w14:textId="77777777" w:rsidR="002E3AA4" w:rsidRPr="00BE012F" w:rsidRDefault="002E3AA4" w:rsidP="002E3AA4">
      <w:pPr>
        <w:rPr>
          <w:b/>
          <w:color w:val="000000"/>
        </w:rPr>
      </w:pPr>
    </w:p>
    <w:p w14:paraId="74BC0E8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 учетом коэффициента гравитационного осаждения</w:t>
      </w:r>
    </w:p>
    <w:p w14:paraId="454C578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Валовый выброс, т/год,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i/>
          <w:color w:val="000000"/>
        </w:rPr>
        <w:t xml:space="preserve">KOC · M = </w:t>
      </w:r>
      <w:r w:rsidRPr="00BE012F">
        <w:rPr>
          <w:b/>
          <w:color w:val="000000"/>
        </w:rPr>
        <w:t>0.4 · 0.0013 = 0.00052</w:t>
      </w:r>
    </w:p>
    <w:p w14:paraId="70D5D01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Максимальный разовый выброс, </w:t>
      </w:r>
      <w:r w:rsidRPr="00BE012F">
        <w:rPr>
          <w:b/>
          <w:i/>
          <w:color w:val="000000"/>
          <w:sz w:val="22"/>
        </w:rPr>
        <w:t xml:space="preserve">G = </w:t>
      </w:r>
      <w:r w:rsidRPr="00BE012F">
        <w:rPr>
          <w:b/>
          <w:i/>
          <w:color w:val="000000"/>
        </w:rPr>
        <w:t xml:space="preserve">KOC · G = </w:t>
      </w:r>
      <w:r w:rsidRPr="00BE012F">
        <w:rPr>
          <w:b/>
          <w:color w:val="000000"/>
        </w:rPr>
        <w:t>0.4 · 0.0255 = 0.0102</w:t>
      </w:r>
    </w:p>
    <w:p w14:paraId="29D8FFA9" w14:textId="77777777" w:rsidR="002E3AA4" w:rsidRPr="00BE012F" w:rsidRDefault="002E3AA4" w:rsidP="002E3AA4">
      <w:pPr>
        <w:rPr>
          <w:b/>
          <w:color w:val="000000"/>
        </w:rPr>
      </w:pPr>
    </w:p>
    <w:p w14:paraId="73483F5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2E3AA4" w:rsidRPr="00BE012F" w14:paraId="252C118A" w14:textId="77777777" w:rsidTr="002E3AA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7EBE" w14:textId="26A9A9E2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01DB" w14:textId="55E7194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2FA9" w14:textId="1DC14190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3F08" w14:textId="19FCEE7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5AEED86B" w14:textId="77777777" w:rsidTr="002E3AA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D2F1" w14:textId="17F159F7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2937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053E7" w14:textId="21150B16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Пыль зерновая /по грибам хранения/ (487)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6B36" w14:textId="3F5700DE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0.0102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A31F" w14:textId="07C90F22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0.00052</w:t>
            </w:r>
          </w:p>
        </w:tc>
      </w:tr>
    </w:tbl>
    <w:p w14:paraId="678B6F77" w14:textId="04D4D050" w:rsidR="002E3AA4" w:rsidRPr="00BE012F" w:rsidRDefault="002E3AA4" w:rsidP="002E3AA4">
      <w:pPr>
        <w:rPr>
          <w:color w:val="000000"/>
          <w:sz w:val="22"/>
        </w:rPr>
      </w:pPr>
    </w:p>
    <w:p w14:paraId="5E1E071A" w14:textId="77777777" w:rsidR="002E3AA4" w:rsidRPr="00BE012F" w:rsidRDefault="002E3AA4" w:rsidP="002E3AA4">
      <w:pPr>
        <w:rPr>
          <w:color w:val="000000"/>
          <w:sz w:val="22"/>
        </w:rPr>
      </w:pPr>
    </w:p>
    <w:p w14:paraId="717EAE32" w14:textId="300F0E93" w:rsidR="00FB1D74" w:rsidRDefault="00FB1D74" w:rsidP="00FB1D74">
      <w:pPr>
        <w:jc w:val="center"/>
        <w:rPr>
          <w:b/>
          <w:iCs/>
          <w:sz w:val="22"/>
          <w:szCs w:val="22"/>
        </w:rPr>
      </w:pPr>
      <w:r w:rsidRPr="00FB1D74">
        <w:rPr>
          <w:b/>
          <w:iCs/>
          <w:sz w:val="22"/>
          <w:szCs w:val="22"/>
          <w:highlight w:val="cyan"/>
        </w:rPr>
        <w:t>ЦЕХ БРАГОРЕКТИФИКАЦИИ</w:t>
      </w:r>
    </w:p>
    <w:p w14:paraId="6AACAC9B" w14:textId="77777777" w:rsidR="00FB1D74" w:rsidRPr="00FB1D74" w:rsidRDefault="00FB1D74" w:rsidP="00FB1D74">
      <w:pPr>
        <w:jc w:val="center"/>
        <w:rPr>
          <w:color w:val="000000"/>
          <w:sz w:val="22"/>
          <w:szCs w:val="22"/>
        </w:rPr>
      </w:pPr>
    </w:p>
    <w:p w14:paraId="23ED9F63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0012,Дыхательный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клапан</w:t>
      </w:r>
    </w:p>
    <w:p w14:paraId="6E08701B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выделения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001,Емкость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бродильных чанов</w:t>
      </w:r>
    </w:p>
    <w:p w14:paraId="54C19F2A" w14:textId="77777777" w:rsidR="00FB1D74" w:rsidRPr="00FB1D74" w:rsidRDefault="00FB1D74" w:rsidP="00FB1D74">
      <w:pPr>
        <w:autoSpaceDE w:val="0"/>
        <w:autoSpaceDN w:val="0"/>
        <w:adjustRightInd w:val="0"/>
        <w:jc w:val="both"/>
        <w:rPr>
          <w:i/>
          <w:iCs/>
          <w:color w:val="000000"/>
          <w:sz w:val="22"/>
          <w:szCs w:val="22"/>
        </w:rPr>
      </w:pPr>
    </w:p>
    <w:p w14:paraId="2303E2B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Исходные данные:</w:t>
      </w:r>
    </w:p>
    <w:p w14:paraId="671CE21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Количество поступающего спирта – 2 074 000,0 дал.</w:t>
      </w:r>
    </w:p>
    <w:p w14:paraId="5A19756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Расчет выбросов загрязняющих веществ определен по нормативам потерь согласно «Производственного технологического регламента на производство</w:t>
      </w:r>
    </w:p>
    <w:p w14:paraId="1DB8BD7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спирта».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9"/>
        <w:gridCol w:w="2577"/>
        <w:gridCol w:w="2083"/>
        <w:gridCol w:w="1843"/>
        <w:gridCol w:w="1070"/>
        <w:gridCol w:w="1003"/>
      </w:tblGrid>
      <w:tr w:rsidR="00FB1D74" w:rsidRPr="00FB1D74" w14:paraId="1FD6FEA8" w14:textId="77777777" w:rsidTr="00FB1D74">
        <w:trPr>
          <w:trHeight w:hRule="exact" w:val="672"/>
        </w:trPr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A478A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bCs/>
                <w:color w:val="000000"/>
                <w:sz w:val="22"/>
                <w:szCs w:val="22"/>
                <w:lang w:eastAsia="en-US"/>
              </w:rPr>
              <w:t>Код ЗВ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75EE2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bCs/>
                <w:color w:val="000000"/>
                <w:sz w:val="22"/>
                <w:szCs w:val="22"/>
                <w:lang w:eastAsia="en-US"/>
              </w:rPr>
              <w:t>Наименование ЗВ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FF79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bCs/>
                <w:color w:val="000000"/>
                <w:sz w:val="22"/>
                <w:szCs w:val="22"/>
                <w:lang w:eastAsia="en-US"/>
              </w:rPr>
              <w:t>Количество поступающего спирта, дал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94BFE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bCs/>
                <w:color w:val="000000"/>
                <w:sz w:val="22"/>
                <w:szCs w:val="22"/>
                <w:lang w:eastAsia="en-US"/>
              </w:rPr>
              <w:t>Нормативы потерь %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532B5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bCs/>
                <w:color w:val="000000"/>
                <w:sz w:val="22"/>
                <w:szCs w:val="22"/>
                <w:lang w:eastAsia="en-US"/>
              </w:rPr>
              <w:t>Количество выбросов ЗВ</w:t>
            </w:r>
          </w:p>
        </w:tc>
      </w:tr>
      <w:tr w:rsidR="00FB1D74" w:rsidRPr="00FB1D74" w14:paraId="7161FDC8" w14:textId="77777777" w:rsidTr="00FB1D74">
        <w:trPr>
          <w:trHeight w:hRule="exact" w:val="326"/>
        </w:trPr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2FA7" w14:textId="77777777" w:rsidR="00FB1D74" w:rsidRPr="00FB1D74" w:rsidRDefault="00FB1D74" w:rsidP="00FB1D7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CB1F" w14:textId="77777777" w:rsidR="00FB1D74" w:rsidRPr="00FB1D74" w:rsidRDefault="00FB1D74" w:rsidP="00FB1D7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399B" w14:textId="77777777" w:rsidR="00FB1D74" w:rsidRPr="00FB1D74" w:rsidRDefault="00FB1D74" w:rsidP="00FB1D7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C4E0" w14:textId="77777777" w:rsidR="00FB1D74" w:rsidRPr="00FB1D74" w:rsidRDefault="00FB1D74" w:rsidP="00FB1D7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CAFD9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bCs/>
                <w:color w:val="000000"/>
                <w:sz w:val="22"/>
                <w:szCs w:val="22"/>
                <w:lang w:eastAsia="en-US"/>
              </w:rPr>
              <w:t>г/сек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2F5F2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bCs/>
                <w:color w:val="000000"/>
                <w:sz w:val="22"/>
                <w:szCs w:val="22"/>
                <w:lang w:eastAsia="en-US"/>
              </w:rPr>
              <w:t>т/год</w:t>
            </w:r>
          </w:p>
        </w:tc>
      </w:tr>
      <w:tr w:rsidR="00FB1D74" w:rsidRPr="00FB1D74" w14:paraId="3AB77C0E" w14:textId="77777777" w:rsidTr="00FB1D74">
        <w:trPr>
          <w:trHeight w:hRule="exact" w:val="33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1DCB0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1061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8C2FAA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Спирт этиловый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0D83E4" w14:textId="77777777" w:rsidR="00FB1D74" w:rsidRPr="00FB1D74" w:rsidRDefault="00FB1D74" w:rsidP="00FB1D74">
            <w:pPr>
              <w:rPr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2 074 000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9BAD6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0,0093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18B1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0.06113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0F799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1,92882</w:t>
            </w:r>
          </w:p>
        </w:tc>
      </w:tr>
      <w:tr w:rsidR="00FB1D74" w:rsidRPr="00FB1D74" w14:paraId="6208C9CD" w14:textId="77777777" w:rsidTr="00FB1D74">
        <w:trPr>
          <w:trHeight w:hRule="exact" w:val="33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EE5E7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1314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6686F7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Альдегиды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48679" w14:textId="77777777" w:rsidR="00FB1D74" w:rsidRPr="00FB1D74" w:rsidRDefault="00FB1D74" w:rsidP="00FB1D74">
            <w:pPr>
              <w:rPr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2 074 000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7BA8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0,0002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ACBF2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0.001314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EB7A9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0,04148</w:t>
            </w:r>
          </w:p>
        </w:tc>
      </w:tr>
      <w:tr w:rsidR="00FB1D74" w:rsidRPr="00FB1D74" w14:paraId="2113DC09" w14:textId="77777777" w:rsidTr="00FB1D74">
        <w:trPr>
          <w:trHeight w:hRule="exact" w:val="33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29D9C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1248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51EDF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Эфиры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E2981" w14:textId="77777777" w:rsidR="00FB1D74" w:rsidRPr="00FB1D74" w:rsidRDefault="00FB1D74" w:rsidP="00FB1D74">
            <w:pPr>
              <w:rPr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2 074 000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B0133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0,0001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9B20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0.0006572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EBE36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0,02074</w:t>
            </w:r>
          </w:p>
        </w:tc>
      </w:tr>
      <w:tr w:rsidR="00FB1D74" w:rsidRPr="00FB1D74" w14:paraId="61075B25" w14:textId="77777777" w:rsidTr="00FB1D74">
        <w:trPr>
          <w:trHeight w:hRule="exact" w:val="34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D0483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1555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2D4C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Летучие кислоты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8CEAC" w14:textId="77777777" w:rsidR="00FB1D74" w:rsidRPr="00FB1D74" w:rsidRDefault="00FB1D74" w:rsidP="00FB1D74">
            <w:pPr>
              <w:rPr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2 074 000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5D7F2A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0,0002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4509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0.001314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38A23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0,04148</w:t>
            </w:r>
          </w:p>
        </w:tc>
      </w:tr>
    </w:tbl>
    <w:p w14:paraId="72409326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325A0A8C" w14:textId="77777777" w:rsidR="00FB1D74" w:rsidRPr="00FB1D74" w:rsidRDefault="00FB1D74" w:rsidP="00FB1D74">
      <w:pPr>
        <w:rPr>
          <w:b/>
          <w:color w:val="000000"/>
          <w:sz w:val="22"/>
        </w:rPr>
      </w:pPr>
      <w:r w:rsidRPr="00FB1D74">
        <w:rPr>
          <w:b/>
          <w:color w:val="000000"/>
          <w:sz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0013</w:t>
      </w:r>
      <w:r w:rsidRPr="00FB1D74">
        <w:rPr>
          <w:b/>
          <w:color w:val="000000"/>
          <w:sz w:val="22"/>
        </w:rPr>
        <w:t>,Дыхательный</w:t>
      </w:r>
      <w:proofErr w:type="gramEnd"/>
      <w:r w:rsidRPr="00FB1D74">
        <w:rPr>
          <w:b/>
          <w:color w:val="000000"/>
          <w:sz w:val="22"/>
        </w:rPr>
        <w:t xml:space="preserve"> клапан</w:t>
      </w:r>
    </w:p>
    <w:p w14:paraId="43536C82" w14:textId="77777777" w:rsidR="00FB1D74" w:rsidRPr="00FB1D74" w:rsidRDefault="00FB1D74" w:rsidP="00FB1D74">
      <w:pPr>
        <w:rPr>
          <w:b/>
          <w:color w:val="000000"/>
          <w:sz w:val="22"/>
        </w:rPr>
      </w:pPr>
      <w:r w:rsidRPr="00FB1D74">
        <w:rPr>
          <w:b/>
          <w:color w:val="000000"/>
          <w:sz w:val="22"/>
        </w:rPr>
        <w:t xml:space="preserve">Источник выделения N </w:t>
      </w:r>
      <w:proofErr w:type="gramStart"/>
      <w:r w:rsidRPr="00FB1D74">
        <w:rPr>
          <w:b/>
          <w:color w:val="000000"/>
          <w:sz w:val="22"/>
        </w:rPr>
        <w:t>039,Емкость</w:t>
      </w:r>
      <w:proofErr w:type="gramEnd"/>
      <w:r w:rsidRPr="00FB1D74">
        <w:rPr>
          <w:b/>
          <w:color w:val="000000"/>
          <w:sz w:val="22"/>
        </w:rPr>
        <w:t xml:space="preserve"> спирта</w:t>
      </w:r>
    </w:p>
    <w:p w14:paraId="7276944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b/>
          <w:color w:val="000000"/>
          <w:sz w:val="22"/>
          <w:szCs w:val="22"/>
        </w:rPr>
        <w:t>Исходные данные:</w:t>
      </w:r>
    </w:p>
    <w:p w14:paraId="4A23A54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Количество поступающего спирта - 2074000</w:t>
      </w:r>
    </w:p>
    <w:p w14:paraId="5488C998" w14:textId="77777777" w:rsidR="00FB1D74" w:rsidRPr="00FB1D74" w:rsidRDefault="00FB1D74" w:rsidP="00FB1D74">
      <w:pPr>
        <w:rPr>
          <w:bCs/>
          <w:color w:val="000000"/>
          <w:sz w:val="22"/>
          <w:szCs w:val="22"/>
        </w:rPr>
      </w:pPr>
      <w:r w:rsidRPr="00FB1D74">
        <w:rPr>
          <w:bCs/>
          <w:color w:val="000000"/>
          <w:sz w:val="22"/>
          <w:szCs w:val="22"/>
        </w:rPr>
        <w:t xml:space="preserve">Вид выброса, </w:t>
      </w:r>
      <w:r w:rsidRPr="00FB1D74">
        <w:rPr>
          <w:i/>
          <w:iCs/>
          <w:color w:val="000000"/>
          <w:sz w:val="22"/>
          <w:szCs w:val="22"/>
          <w:lang w:val="en-US"/>
        </w:rPr>
        <w:t>W</w:t>
      </w:r>
      <w:r w:rsidRPr="00FB1D74">
        <w:rPr>
          <w:i/>
          <w:iCs/>
          <w:color w:val="000000"/>
          <w:sz w:val="22"/>
          <w:szCs w:val="22"/>
        </w:rPr>
        <w:t>=</w:t>
      </w:r>
      <w:r w:rsidRPr="00FB1D74">
        <w:rPr>
          <w:bCs/>
          <w:color w:val="000000"/>
          <w:sz w:val="22"/>
          <w:szCs w:val="22"/>
        </w:rPr>
        <w:t xml:space="preserve"> Выбросы паров индивидуальных веществ</w:t>
      </w:r>
    </w:p>
    <w:p w14:paraId="1EAAB186" w14:textId="77777777" w:rsidR="00FB1D74" w:rsidRPr="00FB1D74" w:rsidRDefault="00FB1D74" w:rsidP="00FB1D74">
      <w:pPr>
        <w:rPr>
          <w:bCs/>
          <w:i/>
          <w:iCs/>
          <w:color w:val="000000"/>
          <w:sz w:val="22"/>
          <w:szCs w:val="22"/>
        </w:rPr>
      </w:pPr>
      <w:r w:rsidRPr="00FB1D74">
        <w:rPr>
          <w:bCs/>
          <w:i/>
          <w:iCs/>
          <w:color w:val="000000"/>
          <w:sz w:val="22"/>
          <w:szCs w:val="22"/>
        </w:rPr>
        <w:t>Примесь: 1061 Этанол (Спирт этиловый)</w:t>
      </w:r>
    </w:p>
    <w:p w14:paraId="15692B56" w14:textId="77777777" w:rsidR="00FB1D74" w:rsidRPr="00FB1D74" w:rsidRDefault="00FB1D74" w:rsidP="00FB1D74">
      <w:pPr>
        <w:rPr>
          <w:bCs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Минимальная температура хранения жидкости, </w:t>
      </w:r>
      <w:proofErr w:type="spellStart"/>
      <w:proofErr w:type="gramStart"/>
      <w:r w:rsidRPr="00FB1D74">
        <w:rPr>
          <w:color w:val="000000"/>
          <w:sz w:val="22"/>
          <w:szCs w:val="22"/>
        </w:rPr>
        <w:t>гр.С</w:t>
      </w:r>
      <w:proofErr w:type="spellEnd"/>
      <w:proofErr w:type="gramEnd"/>
      <w:r w:rsidRPr="00FB1D74">
        <w:rPr>
          <w:color w:val="000000"/>
          <w:sz w:val="22"/>
          <w:szCs w:val="22"/>
        </w:rPr>
        <w:t xml:space="preserve">,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TMIN</w:t>
      </w:r>
      <w:r w:rsidRPr="00FB1D74">
        <w:rPr>
          <w:color w:val="000000"/>
          <w:sz w:val="22"/>
          <w:szCs w:val="22"/>
        </w:rPr>
        <w:t xml:space="preserve"> = </w:t>
      </w:r>
      <w:r w:rsidRPr="00FB1D74">
        <w:rPr>
          <w:bCs/>
          <w:color w:val="000000"/>
          <w:sz w:val="22"/>
          <w:szCs w:val="22"/>
        </w:rPr>
        <w:t xml:space="preserve">-7.3 </w:t>
      </w:r>
    </w:p>
    <w:p w14:paraId="7EB04AE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Максимальная температура хранения жидкости, </w:t>
      </w:r>
      <w:proofErr w:type="spellStart"/>
      <w:proofErr w:type="gramStart"/>
      <w:r w:rsidRPr="00FB1D74">
        <w:rPr>
          <w:color w:val="000000"/>
          <w:sz w:val="22"/>
          <w:szCs w:val="22"/>
        </w:rPr>
        <w:t>гр.С</w:t>
      </w:r>
      <w:proofErr w:type="spellEnd"/>
      <w:proofErr w:type="gramEnd"/>
      <w:r w:rsidRPr="00FB1D74">
        <w:rPr>
          <w:color w:val="000000"/>
          <w:sz w:val="22"/>
          <w:szCs w:val="22"/>
        </w:rPr>
        <w:t xml:space="preserve">, </w:t>
      </w:r>
      <w:r w:rsidRPr="00FB1D74">
        <w:rPr>
          <w:bCs/>
          <w:i/>
          <w:iCs/>
          <w:color w:val="000000"/>
          <w:sz w:val="22"/>
          <w:szCs w:val="22"/>
        </w:rPr>
        <w:t>ТМАХ=Ъ$</w:t>
      </w:r>
    </w:p>
    <w:p w14:paraId="4C3720EA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Расчет давления паров при </w:t>
      </w:r>
      <w:proofErr w:type="spellStart"/>
      <w:r w:rsidRPr="00FB1D74">
        <w:rPr>
          <w:color w:val="000000"/>
          <w:sz w:val="22"/>
          <w:szCs w:val="22"/>
          <w:lang w:val="en-US"/>
        </w:rPr>
        <w:t>Tmin</w:t>
      </w:r>
      <w:proofErr w:type="spellEnd"/>
    </w:p>
    <w:p w14:paraId="79F6A179" w14:textId="77777777" w:rsidR="00FB1D74" w:rsidRPr="00FB1D74" w:rsidRDefault="00FB1D74" w:rsidP="00FB1D74">
      <w:pPr>
        <w:rPr>
          <w:bCs/>
          <w:i/>
          <w:iCs/>
          <w:color w:val="000000"/>
          <w:sz w:val="22"/>
          <w:szCs w:val="22"/>
        </w:rPr>
      </w:pPr>
      <w:r w:rsidRPr="00FB1D74">
        <w:rPr>
          <w:bCs/>
          <w:i/>
          <w:iCs/>
          <w:color w:val="000000"/>
          <w:sz w:val="22"/>
          <w:szCs w:val="22"/>
          <w:lang w:val="en-US"/>
        </w:rPr>
        <w:t>TG</w:t>
      </w:r>
      <w:r w:rsidRPr="00FB1D74">
        <w:rPr>
          <w:bCs/>
          <w:i/>
          <w:iCs/>
          <w:color w:val="000000"/>
          <w:sz w:val="22"/>
          <w:szCs w:val="22"/>
        </w:rPr>
        <w:t xml:space="preserve"> </w:t>
      </w:r>
      <w:r w:rsidRPr="00FB1D74">
        <w:rPr>
          <w:color w:val="000000"/>
          <w:sz w:val="22"/>
          <w:szCs w:val="22"/>
        </w:rPr>
        <w:t xml:space="preserve">=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TMIN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i/>
          <w:iCs/>
          <w:color w:val="000000"/>
          <w:sz w:val="22"/>
          <w:szCs w:val="22"/>
        </w:rPr>
        <w:t>= -7.3</w:t>
      </w:r>
    </w:p>
    <w:p w14:paraId="059D917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Согласно уравнению Антуана:</w:t>
      </w:r>
    </w:p>
    <w:p w14:paraId="08E1B13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Давление насыщенных паров чистого вещества: Этанол</w:t>
      </w:r>
    </w:p>
    <w:p w14:paraId="55591713" w14:textId="77777777" w:rsidR="00FB1D74" w:rsidRPr="00FB1D74" w:rsidRDefault="00FB1D74" w:rsidP="00FB1D74">
      <w:pPr>
        <w:rPr>
          <w:bCs/>
          <w:color w:val="000000"/>
          <w:sz w:val="22"/>
          <w:szCs w:val="22"/>
        </w:rPr>
      </w:pPr>
      <w:proofErr w:type="spellStart"/>
      <w:r w:rsidRPr="00FB1D74">
        <w:rPr>
          <w:bCs/>
          <w:color w:val="000000"/>
          <w:sz w:val="22"/>
          <w:szCs w:val="22"/>
        </w:rPr>
        <w:t>мм.рт.ст</w:t>
      </w:r>
      <w:proofErr w:type="spellEnd"/>
      <w:r w:rsidRPr="00FB1D74">
        <w:rPr>
          <w:bCs/>
          <w:color w:val="000000"/>
          <w:sz w:val="22"/>
          <w:szCs w:val="22"/>
        </w:rPr>
        <w:t xml:space="preserve">., </w:t>
      </w:r>
      <w:r w:rsidRPr="00FB1D74">
        <w:rPr>
          <w:i/>
          <w:iCs/>
          <w:color w:val="000000"/>
          <w:sz w:val="22"/>
          <w:szCs w:val="22"/>
          <w:lang w:val="en-US"/>
        </w:rPr>
        <w:t>PNAS</w:t>
      </w:r>
      <w:r w:rsidRPr="00FB1D74">
        <w:rPr>
          <w:bCs/>
          <w:color w:val="000000"/>
          <w:sz w:val="22"/>
          <w:szCs w:val="22"/>
        </w:rPr>
        <w:t xml:space="preserve"> = </w:t>
      </w:r>
      <w:r w:rsidRPr="00FB1D74">
        <w:rPr>
          <w:i/>
          <w:iCs/>
          <w:color w:val="000000"/>
          <w:sz w:val="22"/>
          <w:szCs w:val="22"/>
        </w:rPr>
        <w:t>10</w:t>
      </w:r>
      <w:r w:rsidRPr="00FB1D74">
        <w:rPr>
          <w:bCs/>
          <w:color w:val="000000"/>
          <w:sz w:val="22"/>
          <w:szCs w:val="22"/>
        </w:rPr>
        <w:t xml:space="preserve"> </w:t>
      </w:r>
      <w:r w:rsidRPr="00FB1D74">
        <w:rPr>
          <w:bCs/>
          <w:color w:val="000000"/>
          <w:sz w:val="22"/>
          <w:szCs w:val="22"/>
          <w:vertAlign w:val="superscript"/>
        </w:rPr>
        <w:t>Л</w:t>
      </w:r>
      <w:r w:rsidRPr="00FB1D74">
        <w:rPr>
          <w:bCs/>
          <w:color w:val="000000"/>
          <w:sz w:val="22"/>
          <w:szCs w:val="22"/>
        </w:rPr>
        <w:t xml:space="preserve"> </w:t>
      </w:r>
      <w:r w:rsidRPr="00FB1D74">
        <w:rPr>
          <w:i/>
          <w:iCs/>
          <w:color w:val="000000"/>
          <w:sz w:val="22"/>
          <w:szCs w:val="22"/>
        </w:rPr>
        <w:t>(А-(В1 / (С</w:t>
      </w:r>
      <w:r w:rsidRPr="00FB1D74">
        <w:rPr>
          <w:bCs/>
          <w:color w:val="000000"/>
          <w:sz w:val="22"/>
          <w:szCs w:val="22"/>
        </w:rPr>
        <w:t xml:space="preserve"> + </w:t>
      </w:r>
      <w:r w:rsidRPr="00FB1D74">
        <w:rPr>
          <w:i/>
          <w:iCs/>
          <w:color w:val="000000"/>
          <w:sz w:val="22"/>
          <w:szCs w:val="22"/>
          <w:lang w:val="en-US"/>
        </w:rPr>
        <w:t>TG</w:t>
      </w:r>
      <w:r w:rsidRPr="00FB1D74">
        <w:rPr>
          <w:i/>
          <w:iCs/>
          <w:color w:val="000000"/>
          <w:sz w:val="22"/>
          <w:szCs w:val="22"/>
        </w:rPr>
        <w:t>')))</w:t>
      </w:r>
      <w:r w:rsidRPr="00FB1D74">
        <w:rPr>
          <w:bCs/>
          <w:color w:val="000000"/>
          <w:sz w:val="22"/>
          <w:szCs w:val="22"/>
        </w:rPr>
        <w:t xml:space="preserve"> = 10 </w:t>
      </w:r>
      <w:r w:rsidRPr="00FB1D74">
        <w:rPr>
          <w:bCs/>
          <w:color w:val="000000"/>
          <w:sz w:val="22"/>
          <w:szCs w:val="22"/>
          <w:vertAlign w:val="superscript"/>
        </w:rPr>
        <w:t>л</w:t>
      </w:r>
      <w:r w:rsidRPr="00FB1D74">
        <w:rPr>
          <w:bCs/>
          <w:color w:val="000000"/>
          <w:sz w:val="22"/>
          <w:szCs w:val="22"/>
        </w:rPr>
        <w:t xml:space="preserve"> (9.274-(2239 / (273-7.3))) = 7.03</w:t>
      </w:r>
    </w:p>
    <w:p w14:paraId="55D70A4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Давление насыщенных паров вещества: Этанол</w:t>
      </w:r>
    </w:p>
    <w:p w14:paraId="35B2C9A5" w14:textId="77777777" w:rsidR="00FB1D74" w:rsidRPr="00FB1D74" w:rsidRDefault="00FB1D74" w:rsidP="00FB1D74">
      <w:pPr>
        <w:rPr>
          <w:color w:val="000000"/>
          <w:sz w:val="22"/>
          <w:szCs w:val="22"/>
        </w:rPr>
      </w:pPr>
      <w:proofErr w:type="spellStart"/>
      <w:r w:rsidRPr="00FB1D74">
        <w:rPr>
          <w:color w:val="000000"/>
          <w:sz w:val="22"/>
          <w:szCs w:val="22"/>
        </w:rPr>
        <w:t>мм.рт.ст</w:t>
      </w:r>
      <w:proofErr w:type="spellEnd"/>
      <w:r w:rsidRPr="00FB1D74">
        <w:rPr>
          <w:color w:val="000000"/>
          <w:sz w:val="22"/>
          <w:szCs w:val="22"/>
        </w:rPr>
        <w:t xml:space="preserve">.,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PNAS</w:t>
      </w:r>
      <w:r w:rsidRPr="00FB1D74">
        <w:rPr>
          <w:bCs/>
          <w:i/>
          <w:iCs/>
          <w:color w:val="000000"/>
          <w:sz w:val="22"/>
          <w:szCs w:val="22"/>
        </w:rPr>
        <w:t xml:space="preserve"> =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PNAS</w:t>
      </w:r>
      <w:r w:rsidRPr="00FB1D74">
        <w:rPr>
          <w:bCs/>
          <w:i/>
          <w:iCs/>
          <w:color w:val="000000"/>
          <w:sz w:val="22"/>
          <w:szCs w:val="22"/>
        </w:rPr>
        <w:t xml:space="preserve"> *Х=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color w:val="000000"/>
          <w:sz w:val="22"/>
          <w:szCs w:val="22"/>
        </w:rPr>
        <w:t xml:space="preserve">7.03 </w:t>
      </w:r>
      <w:r w:rsidRPr="00FB1D74">
        <w:rPr>
          <w:color w:val="000000"/>
          <w:sz w:val="22"/>
          <w:szCs w:val="22"/>
        </w:rPr>
        <w:t xml:space="preserve">* </w:t>
      </w:r>
      <w:r w:rsidRPr="00FB1D74">
        <w:rPr>
          <w:bCs/>
          <w:color w:val="000000"/>
          <w:sz w:val="22"/>
          <w:szCs w:val="22"/>
        </w:rPr>
        <w:t xml:space="preserve">1 </w:t>
      </w:r>
      <w:r w:rsidRPr="00FB1D74">
        <w:rPr>
          <w:color w:val="000000"/>
          <w:sz w:val="22"/>
          <w:szCs w:val="22"/>
        </w:rPr>
        <w:t xml:space="preserve">= </w:t>
      </w:r>
      <w:r w:rsidRPr="00FB1D74">
        <w:rPr>
          <w:bCs/>
          <w:color w:val="000000"/>
          <w:sz w:val="22"/>
          <w:szCs w:val="22"/>
        </w:rPr>
        <w:t>7.03</w:t>
      </w:r>
    </w:p>
    <w:p w14:paraId="26EE9616" w14:textId="77777777" w:rsidR="00FB1D74" w:rsidRPr="00FB1D74" w:rsidRDefault="00FB1D74" w:rsidP="00FB1D74">
      <w:pPr>
        <w:rPr>
          <w:bCs/>
          <w:i/>
          <w:iCs/>
          <w:color w:val="000000"/>
          <w:sz w:val="22"/>
          <w:szCs w:val="22"/>
        </w:rPr>
      </w:pPr>
      <w:r w:rsidRPr="00FB1D74">
        <w:rPr>
          <w:bCs/>
          <w:i/>
          <w:iCs/>
          <w:color w:val="000000"/>
          <w:sz w:val="22"/>
          <w:szCs w:val="22"/>
          <w:lang w:val="en-US"/>
        </w:rPr>
        <w:t>PTMIN</w:t>
      </w:r>
      <w:r w:rsidRPr="00FB1D74">
        <w:rPr>
          <w:bCs/>
          <w:i/>
          <w:iCs/>
          <w:color w:val="000000"/>
          <w:sz w:val="22"/>
          <w:szCs w:val="22"/>
        </w:rPr>
        <w:t xml:space="preserve"> </w:t>
      </w:r>
      <w:r w:rsidRPr="00FB1D74">
        <w:rPr>
          <w:color w:val="000000"/>
          <w:sz w:val="22"/>
          <w:szCs w:val="22"/>
        </w:rPr>
        <w:t xml:space="preserve">=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PNAS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i/>
          <w:iCs/>
          <w:color w:val="000000"/>
          <w:sz w:val="22"/>
          <w:szCs w:val="22"/>
        </w:rPr>
        <w:t>= 7.03</w:t>
      </w:r>
    </w:p>
    <w:p w14:paraId="2A0086FC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Расчет давления паров при </w:t>
      </w:r>
      <w:proofErr w:type="spellStart"/>
      <w:r w:rsidRPr="00FB1D74">
        <w:rPr>
          <w:color w:val="000000"/>
          <w:sz w:val="22"/>
          <w:szCs w:val="22"/>
        </w:rPr>
        <w:t>Тшах</w:t>
      </w:r>
      <w:proofErr w:type="spellEnd"/>
    </w:p>
    <w:p w14:paraId="714745D7" w14:textId="77777777" w:rsidR="00FB1D74" w:rsidRPr="00FB1D74" w:rsidRDefault="00FB1D74" w:rsidP="00FB1D74">
      <w:pPr>
        <w:rPr>
          <w:bCs/>
          <w:i/>
          <w:iCs/>
          <w:color w:val="000000"/>
          <w:sz w:val="22"/>
          <w:szCs w:val="22"/>
        </w:rPr>
      </w:pPr>
      <w:r w:rsidRPr="00FB1D74">
        <w:rPr>
          <w:bCs/>
          <w:i/>
          <w:iCs/>
          <w:color w:val="000000"/>
          <w:sz w:val="22"/>
          <w:szCs w:val="22"/>
          <w:lang w:val="en-US"/>
        </w:rPr>
        <w:t>TG</w:t>
      </w:r>
      <w:r w:rsidRPr="00FB1D74">
        <w:rPr>
          <w:bCs/>
          <w:i/>
          <w:iCs/>
          <w:color w:val="000000"/>
          <w:sz w:val="22"/>
          <w:szCs w:val="22"/>
        </w:rPr>
        <w:t>=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TMAX</w:t>
      </w:r>
      <w:r w:rsidRPr="00FB1D74">
        <w:rPr>
          <w:bCs/>
          <w:i/>
          <w:iCs/>
          <w:color w:val="000000"/>
          <w:sz w:val="22"/>
          <w:szCs w:val="22"/>
        </w:rPr>
        <w:t>=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i/>
          <w:iCs/>
          <w:color w:val="000000"/>
          <w:sz w:val="22"/>
          <w:szCs w:val="22"/>
        </w:rPr>
        <w:t>30</w:t>
      </w:r>
    </w:p>
    <w:p w14:paraId="564F3035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Согласно уравнению Антуана:</w:t>
      </w:r>
    </w:p>
    <w:p w14:paraId="36F938B2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Давление насыщенных паров чистого вещества: Этанол</w:t>
      </w:r>
    </w:p>
    <w:p w14:paraId="1200DD88" w14:textId="77777777" w:rsidR="00FB1D74" w:rsidRPr="00FB1D74" w:rsidRDefault="00FB1D74" w:rsidP="00FB1D74">
      <w:pPr>
        <w:rPr>
          <w:bCs/>
          <w:color w:val="000000"/>
          <w:sz w:val="22"/>
          <w:szCs w:val="22"/>
        </w:rPr>
      </w:pPr>
      <w:proofErr w:type="spellStart"/>
      <w:r w:rsidRPr="00FB1D74">
        <w:rPr>
          <w:color w:val="000000"/>
          <w:sz w:val="22"/>
          <w:szCs w:val="22"/>
        </w:rPr>
        <w:t>мм.рт.ст</w:t>
      </w:r>
      <w:proofErr w:type="spellEnd"/>
      <w:r w:rsidRPr="00FB1D74">
        <w:rPr>
          <w:color w:val="000000"/>
          <w:sz w:val="22"/>
          <w:szCs w:val="22"/>
        </w:rPr>
        <w:t>.</w:t>
      </w:r>
      <w:r w:rsidRPr="00FB1D74">
        <w:rPr>
          <w:bCs/>
          <w:color w:val="000000"/>
          <w:sz w:val="22"/>
          <w:szCs w:val="22"/>
        </w:rPr>
        <w:t xml:space="preserve">,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PNAS</w:t>
      </w:r>
      <w:r w:rsidRPr="00FB1D74">
        <w:rPr>
          <w:bCs/>
          <w:i/>
          <w:iCs/>
          <w:color w:val="000000"/>
          <w:sz w:val="22"/>
          <w:szCs w:val="22"/>
        </w:rPr>
        <w:t xml:space="preserve"> = 10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color w:val="000000"/>
          <w:sz w:val="22"/>
          <w:szCs w:val="22"/>
          <w:vertAlign w:val="superscript"/>
        </w:rPr>
        <w:t>А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i/>
          <w:iCs/>
          <w:color w:val="000000"/>
          <w:sz w:val="22"/>
          <w:szCs w:val="22"/>
        </w:rPr>
        <w:t>(А-(В1 / (С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color w:val="000000"/>
          <w:sz w:val="22"/>
          <w:szCs w:val="22"/>
        </w:rPr>
        <w:t xml:space="preserve">+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TG</w:t>
      </w:r>
      <w:r w:rsidRPr="00FB1D74">
        <w:rPr>
          <w:bCs/>
          <w:i/>
          <w:iCs/>
          <w:color w:val="000000"/>
          <w:sz w:val="22"/>
          <w:szCs w:val="22"/>
        </w:rPr>
        <w:t>')))</w:t>
      </w:r>
      <w:r w:rsidRPr="00FB1D74">
        <w:rPr>
          <w:bCs/>
          <w:color w:val="000000"/>
          <w:sz w:val="22"/>
          <w:szCs w:val="22"/>
        </w:rPr>
        <w:t xml:space="preserve"> = 10 </w:t>
      </w:r>
      <w:r w:rsidRPr="00FB1D74">
        <w:rPr>
          <w:bCs/>
          <w:color w:val="000000"/>
          <w:sz w:val="22"/>
          <w:szCs w:val="22"/>
          <w:vertAlign w:val="superscript"/>
        </w:rPr>
        <w:t>Л</w:t>
      </w:r>
      <w:r w:rsidRPr="00FB1D74">
        <w:rPr>
          <w:bCs/>
          <w:color w:val="000000"/>
          <w:sz w:val="22"/>
          <w:szCs w:val="22"/>
        </w:rPr>
        <w:t xml:space="preserve"> (9.274-(2239 / (273 + 30))) = 76.7 </w:t>
      </w:r>
    </w:p>
    <w:p w14:paraId="463F6E37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Давление насыщенных паров вещества: Этанол </w:t>
      </w:r>
      <w:proofErr w:type="spellStart"/>
      <w:r w:rsidRPr="00FB1D74">
        <w:rPr>
          <w:color w:val="000000"/>
          <w:sz w:val="22"/>
          <w:szCs w:val="22"/>
        </w:rPr>
        <w:t>мм.рт.ст</w:t>
      </w:r>
      <w:proofErr w:type="spellEnd"/>
      <w:r w:rsidRPr="00FB1D74">
        <w:rPr>
          <w:color w:val="000000"/>
          <w:sz w:val="22"/>
          <w:szCs w:val="22"/>
        </w:rPr>
        <w:t xml:space="preserve">.,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PNAS</w:t>
      </w:r>
      <w:r w:rsidRPr="00FB1D74">
        <w:rPr>
          <w:bCs/>
          <w:i/>
          <w:iCs/>
          <w:color w:val="000000"/>
          <w:sz w:val="22"/>
          <w:szCs w:val="22"/>
        </w:rPr>
        <w:t xml:space="preserve"> =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PNAS</w:t>
      </w:r>
      <w:r w:rsidRPr="00FB1D74">
        <w:rPr>
          <w:bCs/>
          <w:i/>
          <w:iCs/>
          <w:color w:val="000000"/>
          <w:sz w:val="22"/>
          <w:szCs w:val="22"/>
        </w:rPr>
        <w:t xml:space="preserve"> * Х =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color w:val="000000"/>
          <w:sz w:val="22"/>
          <w:szCs w:val="22"/>
        </w:rPr>
        <w:t xml:space="preserve">76.7 </w:t>
      </w:r>
      <w:r w:rsidRPr="00FB1D74">
        <w:rPr>
          <w:color w:val="000000"/>
          <w:sz w:val="22"/>
          <w:szCs w:val="22"/>
        </w:rPr>
        <w:t xml:space="preserve">* </w:t>
      </w:r>
      <w:r w:rsidRPr="00FB1D74">
        <w:rPr>
          <w:bCs/>
          <w:color w:val="000000"/>
          <w:sz w:val="22"/>
          <w:szCs w:val="22"/>
        </w:rPr>
        <w:t xml:space="preserve">1 </w:t>
      </w:r>
      <w:r w:rsidRPr="00FB1D74">
        <w:rPr>
          <w:color w:val="000000"/>
          <w:sz w:val="22"/>
          <w:szCs w:val="22"/>
        </w:rPr>
        <w:t xml:space="preserve">= </w:t>
      </w:r>
      <w:r w:rsidRPr="00FB1D74">
        <w:rPr>
          <w:bCs/>
          <w:color w:val="000000"/>
          <w:sz w:val="22"/>
          <w:szCs w:val="22"/>
        </w:rPr>
        <w:t xml:space="preserve">76.7 </w:t>
      </w:r>
      <w:r w:rsidRPr="00FB1D74">
        <w:rPr>
          <w:bCs/>
          <w:i/>
          <w:iCs/>
          <w:color w:val="000000"/>
          <w:sz w:val="22"/>
          <w:szCs w:val="22"/>
        </w:rPr>
        <w:t xml:space="preserve">РТМАХ =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PNAS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color w:val="000000"/>
          <w:sz w:val="22"/>
          <w:szCs w:val="22"/>
        </w:rPr>
        <w:t>= 76.7</w:t>
      </w:r>
    </w:p>
    <w:p w14:paraId="0A741C95" w14:textId="77777777" w:rsidR="00FB1D74" w:rsidRPr="00FB1D74" w:rsidRDefault="00FB1D74" w:rsidP="00FB1D74">
      <w:pPr>
        <w:rPr>
          <w:bCs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Режим </w:t>
      </w:r>
      <w:proofErr w:type="gramStart"/>
      <w:r w:rsidRPr="00FB1D74">
        <w:rPr>
          <w:color w:val="000000"/>
          <w:sz w:val="22"/>
          <w:szCs w:val="22"/>
        </w:rPr>
        <w:t xml:space="preserve">эксплуатации </w:t>
      </w:r>
      <w:r w:rsidRPr="00FB1D74">
        <w:rPr>
          <w:bCs/>
          <w:i/>
          <w:iCs/>
          <w:color w:val="000000"/>
          <w:sz w:val="22"/>
          <w:szCs w:val="22"/>
        </w:rPr>
        <w:t>,</w:t>
      </w:r>
      <w:proofErr w:type="gramEnd"/>
      <w:r w:rsidRPr="00FB1D74">
        <w:rPr>
          <w:bCs/>
          <w:i/>
          <w:iCs/>
          <w:color w:val="000000"/>
          <w:sz w:val="22"/>
          <w:szCs w:val="22"/>
        </w:rPr>
        <w:t>_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NAME</w:t>
      </w:r>
      <w:r w:rsidRPr="00FB1D74">
        <w:rPr>
          <w:bCs/>
          <w:i/>
          <w:iCs/>
          <w:color w:val="000000"/>
          <w:sz w:val="22"/>
          <w:szCs w:val="22"/>
        </w:rPr>
        <w:t>_</w:t>
      </w:r>
      <w:r w:rsidRPr="00FB1D74">
        <w:rPr>
          <w:color w:val="000000"/>
          <w:sz w:val="22"/>
          <w:szCs w:val="22"/>
        </w:rPr>
        <w:t xml:space="preserve"> = </w:t>
      </w:r>
      <w:r w:rsidRPr="00FB1D74">
        <w:rPr>
          <w:bCs/>
          <w:color w:val="000000"/>
          <w:sz w:val="22"/>
          <w:szCs w:val="22"/>
        </w:rPr>
        <w:t xml:space="preserve">"мерник”, ССВ </w:t>
      </w:r>
      <w:r w:rsidRPr="00FB1D74">
        <w:rPr>
          <w:color w:val="000000"/>
          <w:sz w:val="22"/>
          <w:szCs w:val="22"/>
        </w:rPr>
        <w:t xml:space="preserve">- </w:t>
      </w:r>
      <w:r w:rsidRPr="00FB1D74">
        <w:rPr>
          <w:bCs/>
          <w:color w:val="000000"/>
          <w:sz w:val="22"/>
          <w:szCs w:val="22"/>
        </w:rPr>
        <w:t xml:space="preserve">отсутствуют </w:t>
      </w:r>
    </w:p>
    <w:p w14:paraId="2379497C" w14:textId="77777777" w:rsidR="00FB1D74" w:rsidRPr="00FB1D74" w:rsidRDefault="00FB1D74" w:rsidP="00FB1D74">
      <w:pPr>
        <w:rPr>
          <w:bCs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Конструкция </w:t>
      </w:r>
      <w:proofErr w:type="gramStart"/>
      <w:r w:rsidRPr="00FB1D74">
        <w:rPr>
          <w:color w:val="000000"/>
          <w:sz w:val="22"/>
          <w:szCs w:val="22"/>
        </w:rPr>
        <w:t xml:space="preserve">резервуаров </w:t>
      </w:r>
      <w:r w:rsidRPr="00FB1D74">
        <w:rPr>
          <w:bCs/>
          <w:i/>
          <w:iCs/>
          <w:color w:val="000000"/>
          <w:sz w:val="22"/>
          <w:szCs w:val="22"/>
        </w:rPr>
        <w:t>,</w:t>
      </w:r>
      <w:proofErr w:type="gramEnd"/>
      <w:r w:rsidRPr="00FB1D74">
        <w:rPr>
          <w:bCs/>
          <w:i/>
          <w:iCs/>
          <w:color w:val="000000"/>
          <w:sz w:val="22"/>
          <w:szCs w:val="22"/>
        </w:rPr>
        <w:t>_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NAME</w:t>
      </w:r>
      <w:r w:rsidRPr="00FB1D74">
        <w:rPr>
          <w:bCs/>
          <w:i/>
          <w:iCs/>
          <w:color w:val="000000"/>
          <w:sz w:val="22"/>
          <w:szCs w:val="22"/>
        </w:rPr>
        <w:t>_ =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color w:val="000000"/>
          <w:sz w:val="22"/>
          <w:szCs w:val="22"/>
        </w:rPr>
        <w:t xml:space="preserve">Наземный вертикальный </w:t>
      </w:r>
    </w:p>
    <w:p w14:paraId="7F04ED37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Объем одного резервуара данного типа, м</w:t>
      </w:r>
      <w:proofErr w:type="gramStart"/>
      <w:r w:rsidRPr="00FB1D74">
        <w:rPr>
          <w:color w:val="000000"/>
          <w:sz w:val="22"/>
          <w:szCs w:val="22"/>
        </w:rPr>
        <w:t>3 ,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i/>
          <w:iCs/>
          <w:color w:val="000000"/>
          <w:sz w:val="22"/>
          <w:szCs w:val="22"/>
        </w:rPr>
        <w:t>VI =</w:t>
      </w:r>
      <w:r w:rsidRPr="00FB1D74">
        <w:rPr>
          <w:color w:val="000000"/>
          <w:sz w:val="22"/>
          <w:szCs w:val="22"/>
        </w:rPr>
        <w:t xml:space="preserve"> 25</w:t>
      </w:r>
    </w:p>
    <w:p w14:paraId="7B0D48A5" w14:textId="77777777" w:rsidR="00FB1D74" w:rsidRPr="00FB1D74" w:rsidRDefault="00FB1D74" w:rsidP="00FB1D74">
      <w:pPr>
        <w:rPr>
          <w:bCs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lastRenderedPageBreak/>
        <w:t xml:space="preserve">Количество резервуаров данного </w:t>
      </w:r>
      <w:proofErr w:type="gramStart"/>
      <w:r w:rsidRPr="00FB1D74">
        <w:rPr>
          <w:color w:val="000000"/>
          <w:sz w:val="22"/>
          <w:szCs w:val="22"/>
        </w:rPr>
        <w:t>типа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NR</w:t>
      </w:r>
      <w:r w:rsidRPr="00FB1D74">
        <w:rPr>
          <w:color w:val="000000"/>
          <w:sz w:val="22"/>
          <w:szCs w:val="22"/>
        </w:rPr>
        <w:t xml:space="preserve"> = </w:t>
      </w:r>
      <w:r w:rsidRPr="00FB1D74">
        <w:rPr>
          <w:bCs/>
          <w:color w:val="000000"/>
          <w:sz w:val="22"/>
          <w:szCs w:val="22"/>
        </w:rPr>
        <w:t>17</w:t>
      </w:r>
    </w:p>
    <w:p w14:paraId="47A8D0E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bCs/>
          <w:color w:val="000000"/>
          <w:sz w:val="22"/>
          <w:szCs w:val="22"/>
        </w:rPr>
        <w:t xml:space="preserve"> </w:t>
      </w:r>
      <w:r w:rsidRPr="00FB1D74">
        <w:rPr>
          <w:color w:val="000000"/>
          <w:sz w:val="22"/>
          <w:szCs w:val="22"/>
        </w:rPr>
        <w:t xml:space="preserve">Количество групп одноцелевых </w:t>
      </w:r>
      <w:proofErr w:type="gramStart"/>
      <w:r w:rsidRPr="00FB1D74">
        <w:rPr>
          <w:color w:val="000000"/>
          <w:sz w:val="22"/>
          <w:szCs w:val="22"/>
        </w:rPr>
        <w:t>резервуаров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KNR</w:t>
      </w:r>
      <w:r w:rsidRPr="00FB1D74">
        <w:rPr>
          <w:bCs/>
          <w:i/>
          <w:iCs/>
          <w:color w:val="000000"/>
          <w:sz w:val="22"/>
          <w:szCs w:val="22"/>
        </w:rPr>
        <w:t xml:space="preserve"> =</w:t>
      </w:r>
      <w:r w:rsidRPr="00FB1D74">
        <w:rPr>
          <w:color w:val="000000"/>
          <w:sz w:val="22"/>
          <w:szCs w:val="22"/>
        </w:rPr>
        <w:t xml:space="preserve"> 0</w:t>
      </w:r>
    </w:p>
    <w:p w14:paraId="326354EF" w14:textId="77777777" w:rsidR="00FB1D74" w:rsidRPr="00FB1D74" w:rsidRDefault="00FB1D74" w:rsidP="00FB1D74">
      <w:pPr>
        <w:rPr>
          <w:bCs/>
          <w:color w:val="000000"/>
          <w:sz w:val="22"/>
          <w:szCs w:val="22"/>
        </w:rPr>
      </w:pPr>
      <w:r w:rsidRPr="00FB1D74">
        <w:rPr>
          <w:bCs/>
          <w:color w:val="000000"/>
          <w:sz w:val="22"/>
          <w:szCs w:val="22"/>
        </w:rPr>
        <w:t xml:space="preserve">Категория веществ </w:t>
      </w:r>
      <w:r w:rsidRPr="00FB1D74">
        <w:rPr>
          <w:i/>
          <w:iCs/>
          <w:color w:val="000000"/>
          <w:sz w:val="22"/>
          <w:szCs w:val="22"/>
          <w:lang w:val="en-US"/>
        </w:rPr>
        <w:t>JVAME</w:t>
      </w:r>
      <w:r w:rsidRPr="00FB1D74">
        <w:rPr>
          <w:i/>
          <w:iCs/>
          <w:color w:val="000000"/>
          <w:sz w:val="22"/>
          <w:szCs w:val="22"/>
        </w:rPr>
        <w:t>_</w:t>
      </w:r>
      <w:r w:rsidRPr="00FB1D74">
        <w:rPr>
          <w:bCs/>
          <w:color w:val="000000"/>
          <w:sz w:val="22"/>
          <w:szCs w:val="22"/>
        </w:rPr>
        <w:t xml:space="preserve"> = В - Узкие бензиновые фракции, ароматические углеводороды, керосин, топлива и др. при </w:t>
      </w:r>
      <w:r w:rsidRPr="00FB1D74">
        <w:rPr>
          <w:bCs/>
          <w:color w:val="000000"/>
          <w:sz w:val="22"/>
          <w:szCs w:val="22"/>
          <w:lang w:val="en-US"/>
        </w:rPr>
        <w:t>t</w:t>
      </w:r>
      <w:r w:rsidRPr="00FB1D74">
        <w:rPr>
          <w:bCs/>
          <w:color w:val="000000"/>
          <w:sz w:val="22"/>
          <w:szCs w:val="22"/>
        </w:rPr>
        <w:t xml:space="preserve"> превышающей 30 </w:t>
      </w:r>
      <w:proofErr w:type="spellStart"/>
      <w:proofErr w:type="gramStart"/>
      <w:r w:rsidRPr="00FB1D74">
        <w:rPr>
          <w:bCs/>
          <w:color w:val="000000"/>
          <w:sz w:val="22"/>
          <w:szCs w:val="22"/>
        </w:rPr>
        <w:t>гр.С</w:t>
      </w:r>
      <w:proofErr w:type="spellEnd"/>
      <w:proofErr w:type="gramEnd"/>
      <w:r w:rsidRPr="00FB1D74">
        <w:rPr>
          <w:bCs/>
          <w:color w:val="000000"/>
          <w:sz w:val="22"/>
          <w:szCs w:val="22"/>
        </w:rPr>
        <w:t xml:space="preserve"> по сравнению с </w:t>
      </w:r>
      <w:proofErr w:type="spellStart"/>
      <w:r w:rsidRPr="00FB1D74">
        <w:rPr>
          <w:bCs/>
          <w:color w:val="000000"/>
          <w:sz w:val="22"/>
          <w:szCs w:val="22"/>
        </w:rPr>
        <w:t>окр</w:t>
      </w:r>
      <w:proofErr w:type="spellEnd"/>
      <w:r w:rsidRPr="00FB1D74">
        <w:rPr>
          <w:bCs/>
          <w:color w:val="000000"/>
          <w:sz w:val="22"/>
          <w:szCs w:val="22"/>
        </w:rPr>
        <w:t>. воздухом</w:t>
      </w:r>
    </w:p>
    <w:p w14:paraId="27BE29F2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Значение </w:t>
      </w:r>
      <w:proofErr w:type="spellStart"/>
      <w:proofErr w:type="gramStart"/>
      <w:r w:rsidRPr="00FB1D74">
        <w:rPr>
          <w:color w:val="000000"/>
          <w:sz w:val="22"/>
          <w:szCs w:val="22"/>
        </w:rPr>
        <w:t>Крзг</w:t>
      </w:r>
      <w:proofErr w:type="spellEnd"/>
      <w:r w:rsidRPr="00FB1D74">
        <w:rPr>
          <w:color w:val="000000"/>
          <w:sz w:val="22"/>
          <w:szCs w:val="22"/>
        </w:rPr>
        <w:t>(</w:t>
      </w:r>
      <w:proofErr w:type="gramEnd"/>
      <w:r w:rsidRPr="00FB1D74">
        <w:rPr>
          <w:color w:val="000000"/>
          <w:sz w:val="22"/>
          <w:szCs w:val="22"/>
        </w:rPr>
        <w:t xml:space="preserve">Прил.8),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KPSR</w:t>
      </w:r>
      <w:r w:rsidRPr="00FB1D74">
        <w:rPr>
          <w:bCs/>
          <w:i/>
          <w:iCs/>
          <w:color w:val="000000"/>
          <w:sz w:val="22"/>
          <w:szCs w:val="22"/>
        </w:rPr>
        <w:t xml:space="preserve"> =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color w:val="000000"/>
          <w:sz w:val="22"/>
          <w:szCs w:val="22"/>
        </w:rPr>
        <w:t xml:space="preserve">0.7 </w:t>
      </w:r>
      <w:r w:rsidRPr="00FB1D74">
        <w:rPr>
          <w:color w:val="000000"/>
          <w:sz w:val="22"/>
          <w:szCs w:val="22"/>
        </w:rPr>
        <w:t xml:space="preserve">Значение </w:t>
      </w:r>
      <w:proofErr w:type="spellStart"/>
      <w:r w:rsidRPr="00FB1D74">
        <w:rPr>
          <w:color w:val="000000"/>
          <w:sz w:val="22"/>
          <w:szCs w:val="22"/>
        </w:rPr>
        <w:t>Кршах</w:t>
      </w:r>
      <w:proofErr w:type="spellEnd"/>
      <w:r w:rsidRPr="00FB1D74">
        <w:rPr>
          <w:color w:val="000000"/>
          <w:sz w:val="22"/>
          <w:szCs w:val="22"/>
        </w:rPr>
        <w:t xml:space="preserve">(Прил.8), </w:t>
      </w:r>
      <w:r w:rsidRPr="00FB1D74">
        <w:rPr>
          <w:bCs/>
          <w:i/>
          <w:iCs/>
          <w:color w:val="000000"/>
          <w:sz w:val="22"/>
          <w:szCs w:val="22"/>
        </w:rPr>
        <w:t xml:space="preserve">КРМ= 1 </w:t>
      </w:r>
      <w:r w:rsidRPr="00FB1D74">
        <w:rPr>
          <w:color w:val="000000"/>
          <w:sz w:val="22"/>
          <w:szCs w:val="22"/>
        </w:rPr>
        <w:t xml:space="preserve">Коэффициент ,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KPSR</w:t>
      </w:r>
      <w:r w:rsidRPr="00FB1D74">
        <w:rPr>
          <w:color w:val="000000"/>
          <w:sz w:val="22"/>
          <w:szCs w:val="22"/>
        </w:rPr>
        <w:t xml:space="preserve"> = </w:t>
      </w:r>
      <w:r w:rsidRPr="00FB1D74">
        <w:rPr>
          <w:bCs/>
          <w:color w:val="000000"/>
          <w:sz w:val="22"/>
          <w:szCs w:val="22"/>
        </w:rPr>
        <w:t xml:space="preserve">0.7 </w:t>
      </w:r>
      <w:r w:rsidRPr="00FB1D74">
        <w:rPr>
          <w:color w:val="000000"/>
          <w:sz w:val="22"/>
          <w:szCs w:val="22"/>
        </w:rPr>
        <w:t xml:space="preserve">Коэффициент , </w:t>
      </w:r>
      <w:r w:rsidRPr="00FB1D74">
        <w:rPr>
          <w:bCs/>
          <w:i/>
          <w:iCs/>
          <w:color w:val="000000"/>
          <w:sz w:val="22"/>
          <w:szCs w:val="22"/>
        </w:rPr>
        <w:t>КРМАХ</w:t>
      </w:r>
      <w:r w:rsidRPr="00FB1D74">
        <w:rPr>
          <w:color w:val="000000"/>
          <w:sz w:val="22"/>
          <w:szCs w:val="22"/>
        </w:rPr>
        <w:t xml:space="preserve"> = </w:t>
      </w:r>
      <w:r w:rsidRPr="00FB1D74">
        <w:rPr>
          <w:bCs/>
          <w:i/>
          <w:iCs/>
          <w:color w:val="000000"/>
          <w:sz w:val="22"/>
          <w:szCs w:val="22"/>
        </w:rPr>
        <w:t>КРМАХ =</w:t>
      </w:r>
      <w:r w:rsidRPr="00FB1D74">
        <w:rPr>
          <w:color w:val="000000"/>
          <w:sz w:val="22"/>
          <w:szCs w:val="22"/>
        </w:rPr>
        <w:t xml:space="preserve"> 1 Общий объем резервуаров, м3 ,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V</w:t>
      </w:r>
      <w:r w:rsidRPr="00FB1D74">
        <w:rPr>
          <w:bCs/>
          <w:i/>
          <w:iCs/>
          <w:color w:val="000000"/>
          <w:sz w:val="22"/>
          <w:szCs w:val="22"/>
        </w:rPr>
        <w:t>=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color w:val="000000"/>
          <w:sz w:val="22"/>
          <w:szCs w:val="22"/>
        </w:rPr>
        <w:t xml:space="preserve">104,0 </w:t>
      </w:r>
      <w:r w:rsidRPr="00FB1D74">
        <w:rPr>
          <w:color w:val="000000"/>
          <w:sz w:val="22"/>
          <w:szCs w:val="22"/>
        </w:rPr>
        <w:t xml:space="preserve">Коэффициент , </w:t>
      </w:r>
      <w:r w:rsidRPr="00FB1D74">
        <w:rPr>
          <w:bCs/>
          <w:i/>
          <w:iCs/>
          <w:color w:val="000000"/>
          <w:sz w:val="22"/>
          <w:szCs w:val="22"/>
        </w:rPr>
        <w:t>КВ =</w:t>
      </w:r>
      <w:r w:rsidRPr="00FB1D74">
        <w:rPr>
          <w:color w:val="000000"/>
          <w:sz w:val="22"/>
          <w:szCs w:val="22"/>
        </w:rPr>
        <w:t xml:space="preserve"> 1</w:t>
      </w:r>
    </w:p>
    <w:p w14:paraId="455BE99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Количество жидкости закачиваемое в резервуар в течении года,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i/>
          <w:iCs/>
          <w:color w:val="000000"/>
          <w:sz w:val="22"/>
          <w:szCs w:val="22"/>
        </w:rPr>
        <w:t>В</w:t>
      </w:r>
      <w:r w:rsidRPr="00FB1D74">
        <w:rPr>
          <w:color w:val="000000"/>
          <w:sz w:val="22"/>
          <w:szCs w:val="22"/>
        </w:rPr>
        <w:t xml:space="preserve"> = 499,5627</w:t>
      </w:r>
    </w:p>
    <w:p w14:paraId="721CA33C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Молярная масса вещества, кг/</w:t>
      </w:r>
      <w:proofErr w:type="spellStart"/>
      <w:r w:rsidRPr="00FB1D74">
        <w:rPr>
          <w:color w:val="000000"/>
          <w:sz w:val="22"/>
          <w:szCs w:val="22"/>
        </w:rPr>
        <w:t>кмоль</w:t>
      </w:r>
      <w:proofErr w:type="spellEnd"/>
      <w:r w:rsidRPr="00FB1D74">
        <w:rPr>
          <w:color w:val="000000"/>
          <w:sz w:val="22"/>
          <w:szCs w:val="22"/>
        </w:rPr>
        <w:t xml:space="preserve"> (Прил.2),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MR</w:t>
      </w:r>
      <w:r w:rsidRPr="00FB1D74">
        <w:rPr>
          <w:bCs/>
          <w:i/>
          <w:iCs/>
          <w:color w:val="000000"/>
          <w:sz w:val="22"/>
          <w:szCs w:val="22"/>
        </w:rPr>
        <w:t xml:space="preserve"> =</w:t>
      </w:r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color w:val="000000"/>
          <w:sz w:val="22"/>
          <w:szCs w:val="22"/>
        </w:rPr>
        <w:t xml:space="preserve">46.07 </w:t>
      </w:r>
      <w:r w:rsidRPr="00FB1D74">
        <w:rPr>
          <w:color w:val="000000"/>
          <w:sz w:val="22"/>
          <w:szCs w:val="22"/>
        </w:rPr>
        <w:t>Плотность вещества, т/</w:t>
      </w:r>
      <w:proofErr w:type="spellStart"/>
      <w:proofErr w:type="gramStart"/>
      <w:r w:rsidRPr="00FB1D74">
        <w:rPr>
          <w:color w:val="000000"/>
          <w:sz w:val="22"/>
          <w:szCs w:val="22"/>
        </w:rPr>
        <w:t>мЗ</w:t>
      </w:r>
      <w:proofErr w:type="spellEnd"/>
      <w:r w:rsidRPr="00FB1D74">
        <w:rPr>
          <w:color w:val="000000"/>
          <w:sz w:val="22"/>
          <w:szCs w:val="22"/>
        </w:rPr>
        <w:t>(</w:t>
      </w:r>
      <w:proofErr w:type="gramEnd"/>
      <w:r w:rsidRPr="00FB1D74">
        <w:rPr>
          <w:color w:val="000000"/>
          <w:sz w:val="22"/>
          <w:szCs w:val="22"/>
        </w:rPr>
        <w:t xml:space="preserve">Прил.2),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RO</w:t>
      </w:r>
      <w:r w:rsidRPr="00FB1D74">
        <w:rPr>
          <w:color w:val="000000"/>
          <w:sz w:val="22"/>
          <w:szCs w:val="22"/>
        </w:rPr>
        <w:t xml:space="preserve"> = </w:t>
      </w:r>
      <w:r w:rsidRPr="00FB1D74">
        <w:rPr>
          <w:bCs/>
          <w:color w:val="000000"/>
          <w:sz w:val="22"/>
          <w:szCs w:val="22"/>
        </w:rPr>
        <w:t>0.789</w:t>
      </w:r>
    </w:p>
    <w:p w14:paraId="4FAF3825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Годовая оборачиваемость резервуара (5.1.8),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NN</w:t>
      </w:r>
      <w:r w:rsidRPr="00FB1D74">
        <w:rPr>
          <w:bCs/>
          <w:i/>
          <w:iCs/>
          <w:color w:val="000000"/>
          <w:sz w:val="22"/>
          <w:szCs w:val="22"/>
        </w:rPr>
        <w:t xml:space="preserve">=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B</w:t>
      </w:r>
      <w:r w:rsidRPr="00FB1D74">
        <w:rPr>
          <w:bCs/>
          <w:i/>
          <w:iCs/>
          <w:color w:val="000000"/>
          <w:sz w:val="22"/>
          <w:szCs w:val="22"/>
        </w:rPr>
        <w:t xml:space="preserve"> / (КО * V)</w:t>
      </w:r>
      <w:r w:rsidRPr="00FB1D74">
        <w:rPr>
          <w:color w:val="000000"/>
          <w:sz w:val="22"/>
          <w:szCs w:val="22"/>
        </w:rPr>
        <w:t xml:space="preserve"> = </w:t>
      </w:r>
      <w:r w:rsidRPr="00FB1D74">
        <w:rPr>
          <w:bCs/>
          <w:color w:val="000000"/>
          <w:sz w:val="22"/>
          <w:szCs w:val="22"/>
        </w:rPr>
        <w:t xml:space="preserve">12000 </w:t>
      </w:r>
      <w:r w:rsidRPr="00FB1D74">
        <w:rPr>
          <w:color w:val="000000"/>
          <w:sz w:val="22"/>
          <w:szCs w:val="22"/>
        </w:rPr>
        <w:t xml:space="preserve">/ </w:t>
      </w:r>
      <w:r w:rsidRPr="00FB1D74">
        <w:rPr>
          <w:bCs/>
          <w:color w:val="000000"/>
          <w:sz w:val="22"/>
          <w:szCs w:val="22"/>
        </w:rPr>
        <w:t xml:space="preserve">(0.789 </w:t>
      </w:r>
      <w:r w:rsidRPr="00FB1D74">
        <w:rPr>
          <w:color w:val="000000"/>
          <w:sz w:val="22"/>
          <w:szCs w:val="22"/>
        </w:rPr>
        <w:t xml:space="preserve">* </w:t>
      </w:r>
      <w:r w:rsidRPr="00FB1D74">
        <w:rPr>
          <w:bCs/>
          <w:color w:val="000000"/>
          <w:sz w:val="22"/>
          <w:szCs w:val="22"/>
        </w:rPr>
        <w:t>104) = 146,2</w:t>
      </w:r>
    </w:p>
    <w:p w14:paraId="1009CD51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Коэффициент (Прил. 10), </w:t>
      </w:r>
      <w:r w:rsidRPr="00FB1D74">
        <w:rPr>
          <w:bCs/>
          <w:i/>
          <w:iCs/>
          <w:color w:val="000000"/>
          <w:sz w:val="22"/>
          <w:szCs w:val="22"/>
        </w:rPr>
        <w:t>КОВ</w:t>
      </w:r>
      <w:r w:rsidRPr="00FB1D74">
        <w:rPr>
          <w:color w:val="000000"/>
          <w:sz w:val="22"/>
          <w:szCs w:val="22"/>
        </w:rPr>
        <w:t xml:space="preserve"> = 2.5</w:t>
      </w:r>
    </w:p>
    <w:p w14:paraId="63166927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объем паровоздушной смеси вытесняемый из резервуаров во время закачки, </w:t>
      </w:r>
      <w:proofErr w:type="spellStart"/>
      <w:r w:rsidRPr="00FB1D74">
        <w:rPr>
          <w:color w:val="000000"/>
          <w:sz w:val="22"/>
          <w:szCs w:val="22"/>
        </w:rPr>
        <w:t>мЗ</w:t>
      </w:r>
      <w:proofErr w:type="spellEnd"/>
      <w:r w:rsidRPr="00FB1D74">
        <w:rPr>
          <w:color w:val="000000"/>
          <w:sz w:val="22"/>
          <w:szCs w:val="22"/>
        </w:rPr>
        <w:t>/</w:t>
      </w:r>
      <w:proofErr w:type="gramStart"/>
      <w:r w:rsidRPr="00FB1D74">
        <w:rPr>
          <w:color w:val="000000"/>
          <w:sz w:val="22"/>
          <w:szCs w:val="22"/>
        </w:rPr>
        <w:t>час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VCMAX</w:t>
      </w:r>
      <w:r w:rsidRPr="00FB1D74">
        <w:rPr>
          <w:bCs/>
          <w:i/>
          <w:iCs/>
          <w:color w:val="000000"/>
          <w:sz w:val="22"/>
          <w:szCs w:val="22"/>
        </w:rPr>
        <w:t>=</w:t>
      </w:r>
      <w:r w:rsidRPr="00FB1D74">
        <w:rPr>
          <w:color w:val="000000"/>
          <w:sz w:val="22"/>
          <w:szCs w:val="22"/>
        </w:rPr>
        <w:t xml:space="preserve"> 1</w:t>
      </w:r>
    </w:p>
    <w:p w14:paraId="6DCCD701" w14:textId="77777777" w:rsidR="00FB1D74" w:rsidRPr="00FB1D74" w:rsidRDefault="00FB1D74" w:rsidP="00FB1D74">
      <w:pPr>
        <w:rPr>
          <w:bCs/>
          <w:color w:val="000000"/>
          <w:sz w:val="22"/>
          <w:szCs w:val="22"/>
        </w:rPr>
      </w:pPr>
      <w:r w:rsidRPr="00FB1D74">
        <w:rPr>
          <w:bCs/>
          <w:color w:val="000000"/>
          <w:sz w:val="22"/>
          <w:szCs w:val="22"/>
        </w:rPr>
        <w:t xml:space="preserve">Максимальный из разовых выброс, г/с (5.3.1) , </w:t>
      </w:r>
      <w:r w:rsidRPr="00FB1D74">
        <w:rPr>
          <w:i/>
          <w:iCs/>
          <w:color w:val="000000"/>
          <w:sz w:val="22"/>
          <w:szCs w:val="22"/>
        </w:rPr>
        <w:t>_</w:t>
      </w:r>
      <w:r w:rsidRPr="00FB1D74">
        <w:rPr>
          <w:i/>
          <w:iCs/>
          <w:color w:val="000000"/>
          <w:sz w:val="22"/>
          <w:szCs w:val="22"/>
          <w:lang w:val="en-US"/>
        </w:rPr>
        <w:t>G</w:t>
      </w:r>
      <w:r w:rsidRPr="00FB1D74">
        <w:rPr>
          <w:i/>
          <w:iCs/>
          <w:color w:val="000000"/>
          <w:sz w:val="22"/>
          <w:szCs w:val="22"/>
        </w:rPr>
        <w:t xml:space="preserve">_ </w:t>
      </w:r>
      <w:r w:rsidRPr="00FB1D74">
        <w:rPr>
          <w:bCs/>
          <w:i/>
          <w:iCs/>
          <w:color w:val="000000"/>
          <w:sz w:val="22"/>
          <w:szCs w:val="22"/>
        </w:rPr>
        <w:t xml:space="preserve">= (0.445 * </w:t>
      </w:r>
      <w:r w:rsidRPr="00FB1D74">
        <w:rPr>
          <w:i/>
          <w:iCs/>
          <w:color w:val="000000"/>
          <w:sz w:val="22"/>
          <w:szCs w:val="22"/>
        </w:rPr>
        <w:t>РТМАХ</w:t>
      </w:r>
      <w:r w:rsidRPr="00FB1D74">
        <w:rPr>
          <w:bCs/>
          <w:color w:val="000000"/>
          <w:sz w:val="22"/>
          <w:szCs w:val="22"/>
        </w:rPr>
        <w:t xml:space="preserve"> * </w:t>
      </w:r>
      <w:r w:rsidRPr="00FB1D74">
        <w:rPr>
          <w:i/>
          <w:iCs/>
          <w:color w:val="000000"/>
          <w:sz w:val="22"/>
          <w:szCs w:val="22"/>
          <w:lang w:val="en-US"/>
        </w:rPr>
        <w:t>MR</w:t>
      </w:r>
      <w:r w:rsidRPr="00FB1D74">
        <w:rPr>
          <w:i/>
          <w:iCs/>
          <w:color w:val="000000"/>
          <w:sz w:val="22"/>
          <w:szCs w:val="22"/>
        </w:rPr>
        <w:t xml:space="preserve"> * КРМАХ</w:t>
      </w:r>
      <w:r w:rsidRPr="00FB1D74">
        <w:rPr>
          <w:bCs/>
          <w:color w:val="000000"/>
          <w:sz w:val="22"/>
          <w:szCs w:val="22"/>
        </w:rPr>
        <w:t xml:space="preserve"> * </w:t>
      </w:r>
      <w:r w:rsidRPr="00FB1D74">
        <w:rPr>
          <w:i/>
          <w:iCs/>
          <w:color w:val="000000"/>
          <w:sz w:val="22"/>
          <w:szCs w:val="22"/>
        </w:rPr>
        <w:t>КВ</w:t>
      </w:r>
      <w:r w:rsidRPr="00FB1D74">
        <w:rPr>
          <w:bCs/>
          <w:color w:val="000000"/>
          <w:sz w:val="22"/>
          <w:szCs w:val="22"/>
        </w:rPr>
        <w:t xml:space="preserve"> * </w:t>
      </w:r>
      <w:r w:rsidRPr="00FB1D74">
        <w:rPr>
          <w:i/>
          <w:iCs/>
          <w:color w:val="000000"/>
          <w:sz w:val="22"/>
          <w:szCs w:val="22"/>
          <w:lang w:val="en-US"/>
        </w:rPr>
        <w:t>VC</w:t>
      </w:r>
      <w:r w:rsidRPr="00FB1D74">
        <w:rPr>
          <w:i/>
          <w:iCs/>
          <w:color w:val="000000"/>
          <w:sz w:val="22"/>
          <w:szCs w:val="22"/>
        </w:rPr>
        <w:t>.</w:t>
      </w:r>
      <w:r w:rsidRPr="00FB1D74">
        <w:rPr>
          <w:i/>
          <w:iCs/>
          <w:color w:val="000000"/>
          <w:sz w:val="22"/>
          <w:szCs w:val="22"/>
          <w:lang w:val="en-US"/>
        </w:rPr>
        <w:t>MA</w:t>
      </w:r>
      <w:r w:rsidRPr="00FB1D74">
        <w:rPr>
          <w:i/>
          <w:iCs/>
          <w:color w:val="000000"/>
          <w:sz w:val="22"/>
          <w:szCs w:val="22"/>
        </w:rPr>
        <w:t>.</w:t>
      </w:r>
      <w:r w:rsidRPr="00FB1D74">
        <w:rPr>
          <w:i/>
          <w:iCs/>
          <w:color w:val="000000"/>
          <w:sz w:val="22"/>
          <w:szCs w:val="22"/>
          <w:lang w:val="en-US"/>
        </w:rPr>
        <w:t>X</w:t>
      </w:r>
      <w:r w:rsidRPr="00FB1D74">
        <w:rPr>
          <w:i/>
          <w:iCs/>
          <w:color w:val="000000"/>
          <w:sz w:val="22"/>
          <w:szCs w:val="22"/>
        </w:rPr>
        <w:t xml:space="preserve">) / </w:t>
      </w:r>
      <w:r w:rsidRPr="00FB1D74">
        <w:rPr>
          <w:bCs/>
          <w:i/>
          <w:iCs/>
          <w:color w:val="000000"/>
          <w:sz w:val="22"/>
          <w:szCs w:val="22"/>
        </w:rPr>
        <w:t xml:space="preserve">(10 </w:t>
      </w:r>
      <w:r w:rsidRPr="00FB1D74">
        <w:rPr>
          <w:bCs/>
          <w:i/>
          <w:iCs/>
          <w:color w:val="000000"/>
          <w:sz w:val="22"/>
          <w:szCs w:val="22"/>
          <w:vertAlign w:val="superscript"/>
        </w:rPr>
        <w:t>А</w:t>
      </w:r>
      <w:r w:rsidRPr="00FB1D74">
        <w:rPr>
          <w:bCs/>
          <w:i/>
          <w:iCs/>
          <w:color w:val="000000"/>
          <w:sz w:val="22"/>
          <w:szCs w:val="22"/>
        </w:rPr>
        <w:t xml:space="preserve">2 </w:t>
      </w:r>
      <w:r w:rsidRPr="00FB1D74">
        <w:rPr>
          <w:i/>
          <w:iCs/>
          <w:color w:val="000000"/>
          <w:sz w:val="22"/>
          <w:szCs w:val="22"/>
        </w:rPr>
        <w:t xml:space="preserve">* </w:t>
      </w:r>
      <w:r w:rsidRPr="00FB1D74">
        <w:rPr>
          <w:bCs/>
          <w:i/>
          <w:iCs/>
          <w:color w:val="000000"/>
          <w:sz w:val="22"/>
          <w:szCs w:val="22"/>
        </w:rPr>
        <w:t>(273</w:t>
      </w:r>
      <w:r w:rsidRPr="00FB1D74">
        <w:rPr>
          <w:bCs/>
          <w:color w:val="000000"/>
          <w:sz w:val="22"/>
          <w:szCs w:val="22"/>
        </w:rPr>
        <w:t xml:space="preserve"> + </w:t>
      </w:r>
      <w:r w:rsidRPr="00FB1D74">
        <w:rPr>
          <w:i/>
          <w:iCs/>
          <w:color w:val="000000"/>
          <w:sz w:val="22"/>
          <w:szCs w:val="22"/>
        </w:rPr>
        <w:t>ТМАХ)) =</w:t>
      </w:r>
      <w:r w:rsidRPr="00FB1D74">
        <w:rPr>
          <w:bCs/>
          <w:color w:val="000000"/>
          <w:sz w:val="22"/>
          <w:szCs w:val="22"/>
        </w:rPr>
        <w:t xml:space="preserve"> (0.445 * 76.7 * 46.07 * 1 </w:t>
      </w:r>
      <w:r w:rsidRPr="00FB1D74">
        <w:rPr>
          <w:i/>
          <w:iCs/>
          <w:color w:val="000000"/>
          <w:sz w:val="22"/>
          <w:szCs w:val="22"/>
        </w:rPr>
        <w:t>*</w:t>
      </w:r>
      <w:r w:rsidRPr="00FB1D74">
        <w:rPr>
          <w:bCs/>
          <w:color w:val="000000"/>
          <w:sz w:val="22"/>
          <w:szCs w:val="22"/>
        </w:rPr>
        <w:t xml:space="preserve"> 1 * 1) / (10 </w:t>
      </w:r>
      <w:r w:rsidRPr="00FB1D74">
        <w:rPr>
          <w:bCs/>
          <w:color w:val="000000"/>
          <w:sz w:val="22"/>
          <w:szCs w:val="22"/>
          <w:vertAlign w:val="superscript"/>
        </w:rPr>
        <w:t>А</w:t>
      </w:r>
      <w:r w:rsidRPr="00FB1D74">
        <w:rPr>
          <w:bCs/>
          <w:color w:val="000000"/>
          <w:sz w:val="22"/>
          <w:szCs w:val="22"/>
        </w:rPr>
        <w:t xml:space="preserve"> 2 * (273 + 30)) = 0.052</w:t>
      </w:r>
    </w:p>
    <w:p w14:paraId="66613965" w14:textId="77777777" w:rsidR="00FB1D74" w:rsidRPr="00FB1D74" w:rsidRDefault="00FB1D74" w:rsidP="00FB1D74">
      <w:pPr>
        <w:rPr>
          <w:bCs/>
          <w:color w:val="000000"/>
          <w:sz w:val="22"/>
          <w:szCs w:val="22"/>
        </w:rPr>
      </w:pPr>
      <w:r w:rsidRPr="00FB1D74">
        <w:rPr>
          <w:i/>
          <w:iCs/>
          <w:color w:val="000000"/>
          <w:sz w:val="22"/>
          <w:szCs w:val="22"/>
        </w:rPr>
        <w:t>М = 0.160</w:t>
      </w:r>
      <w:r w:rsidRPr="00FB1D74">
        <w:rPr>
          <w:bCs/>
          <w:color w:val="000000"/>
          <w:sz w:val="22"/>
          <w:szCs w:val="22"/>
        </w:rPr>
        <w:t xml:space="preserve"> * </w:t>
      </w:r>
      <w:r w:rsidRPr="00FB1D74">
        <w:rPr>
          <w:i/>
          <w:iCs/>
          <w:color w:val="000000"/>
          <w:sz w:val="22"/>
          <w:szCs w:val="22"/>
        </w:rPr>
        <w:t>(РТМАХ * КВ</w:t>
      </w:r>
      <w:r w:rsidRPr="00FB1D74">
        <w:rPr>
          <w:bCs/>
          <w:color w:val="000000"/>
          <w:sz w:val="22"/>
          <w:szCs w:val="22"/>
        </w:rPr>
        <w:t xml:space="preserve"> + </w:t>
      </w:r>
      <w:r w:rsidRPr="00FB1D74">
        <w:rPr>
          <w:i/>
          <w:iCs/>
          <w:color w:val="000000"/>
          <w:sz w:val="22"/>
          <w:szCs w:val="22"/>
          <w:lang w:val="en-US"/>
        </w:rPr>
        <w:t>PTMIN</w:t>
      </w:r>
      <w:r w:rsidRPr="00FB1D74">
        <w:rPr>
          <w:i/>
          <w:iCs/>
          <w:color w:val="000000"/>
          <w:sz w:val="22"/>
          <w:szCs w:val="22"/>
        </w:rPr>
        <w:t>)</w:t>
      </w:r>
      <w:r w:rsidRPr="00FB1D74">
        <w:rPr>
          <w:bCs/>
          <w:color w:val="000000"/>
          <w:sz w:val="22"/>
          <w:szCs w:val="22"/>
        </w:rPr>
        <w:t xml:space="preserve"> * </w:t>
      </w:r>
      <w:r w:rsidRPr="00FB1D74">
        <w:rPr>
          <w:i/>
          <w:iCs/>
          <w:color w:val="000000"/>
          <w:sz w:val="22"/>
          <w:szCs w:val="22"/>
          <w:lang w:val="en-US"/>
        </w:rPr>
        <w:t>MR</w:t>
      </w:r>
      <w:r w:rsidRPr="00FB1D74">
        <w:rPr>
          <w:i/>
          <w:iCs/>
          <w:color w:val="000000"/>
          <w:sz w:val="22"/>
          <w:szCs w:val="22"/>
        </w:rPr>
        <w:t xml:space="preserve"> * </w:t>
      </w:r>
      <w:r w:rsidRPr="00FB1D74">
        <w:rPr>
          <w:i/>
          <w:iCs/>
          <w:color w:val="000000"/>
          <w:sz w:val="22"/>
          <w:szCs w:val="22"/>
          <w:lang w:val="en-US"/>
        </w:rPr>
        <w:t>KPSR</w:t>
      </w:r>
      <w:r w:rsidRPr="00FB1D74">
        <w:rPr>
          <w:i/>
          <w:iCs/>
          <w:color w:val="000000"/>
          <w:sz w:val="22"/>
          <w:szCs w:val="22"/>
        </w:rPr>
        <w:t xml:space="preserve"> * КОВ * В =</w:t>
      </w:r>
      <w:r w:rsidRPr="00FB1D74">
        <w:rPr>
          <w:bCs/>
          <w:color w:val="000000"/>
          <w:sz w:val="22"/>
          <w:szCs w:val="22"/>
        </w:rPr>
        <w:t xml:space="preserve"> 0.160 * (76.7 * 1 + 7.03) * 46.07 * 0.7 * 2.5 * </w:t>
      </w:r>
      <w:r w:rsidRPr="00FB1D74">
        <w:rPr>
          <w:color w:val="000000"/>
          <w:sz w:val="22"/>
          <w:szCs w:val="22"/>
        </w:rPr>
        <w:t xml:space="preserve">12100,0 </w:t>
      </w:r>
      <w:r w:rsidRPr="00FB1D74">
        <w:rPr>
          <w:bCs/>
          <w:color w:val="000000"/>
          <w:sz w:val="22"/>
          <w:szCs w:val="22"/>
        </w:rPr>
        <w:t>= 13069009</w:t>
      </w:r>
    </w:p>
    <w:p w14:paraId="3AE3D798" w14:textId="77777777" w:rsidR="00FB1D74" w:rsidRPr="00FB1D74" w:rsidRDefault="00FB1D74" w:rsidP="00FB1D74">
      <w:pPr>
        <w:rPr>
          <w:bCs/>
          <w:color w:val="000000"/>
          <w:sz w:val="22"/>
          <w:szCs w:val="22"/>
        </w:rPr>
      </w:pPr>
      <w:r w:rsidRPr="00FB1D74">
        <w:rPr>
          <w:i/>
          <w:iCs/>
          <w:color w:val="000000"/>
          <w:sz w:val="22"/>
          <w:szCs w:val="22"/>
        </w:rPr>
        <w:t>М = М</w:t>
      </w:r>
      <w:proofErr w:type="gramStart"/>
      <w:r w:rsidRPr="00FB1D74">
        <w:rPr>
          <w:i/>
          <w:iCs/>
          <w:color w:val="000000"/>
          <w:sz w:val="22"/>
          <w:szCs w:val="22"/>
        </w:rPr>
        <w:t>/(</w:t>
      </w:r>
      <w:proofErr w:type="gramEnd"/>
      <w:r w:rsidRPr="00FB1D74">
        <w:rPr>
          <w:i/>
          <w:iCs/>
          <w:color w:val="000000"/>
          <w:sz w:val="22"/>
          <w:szCs w:val="22"/>
        </w:rPr>
        <w:t xml:space="preserve">10 </w:t>
      </w:r>
      <w:r w:rsidRPr="00FB1D74">
        <w:rPr>
          <w:i/>
          <w:iCs/>
          <w:color w:val="000000"/>
          <w:sz w:val="22"/>
          <w:szCs w:val="22"/>
          <w:vertAlign w:val="superscript"/>
        </w:rPr>
        <w:t>л</w:t>
      </w:r>
      <w:r w:rsidRPr="00FB1D74">
        <w:rPr>
          <w:i/>
          <w:iCs/>
          <w:color w:val="000000"/>
          <w:sz w:val="22"/>
          <w:szCs w:val="22"/>
        </w:rPr>
        <w:t xml:space="preserve"> </w:t>
      </w:r>
      <w:r w:rsidRPr="00FB1D74">
        <w:rPr>
          <w:bCs/>
          <w:i/>
          <w:iCs/>
          <w:color w:val="000000"/>
          <w:sz w:val="22"/>
          <w:szCs w:val="22"/>
        </w:rPr>
        <w:t xml:space="preserve">4 </w:t>
      </w:r>
      <w:r w:rsidRPr="00FB1D74">
        <w:rPr>
          <w:i/>
          <w:iCs/>
          <w:color w:val="000000"/>
          <w:sz w:val="22"/>
          <w:szCs w:val="22"/>
        </w:rPr>
        <w:t xml:space="preserve">* </w:t>
      </w:r>
      <w:r w:rsidRPr="00FB1D74">
        <w:rPr>
          <w:i/>
          <w:iCs/>
          <w:color w:val="000000"/>
          <w:sz w:val="22"/>
          <w:szCs w:val="22"/>
          <w:lang w:val="en-US"/>
        </w:rPr>
        <w:t>RO</w:t>
      </w:r>
      <w:r w:rsidRPr="00FB1D74">
        <w:rPr>
          <w:i/>
          <w:iCs/>
          <w:color w:val="000000"/>
          <w:sz w:val="22"/>
          <w:szCs w:val="22"/>
        </w:rPr>
        <w:t xml:space="preserve"> * </w:t>
      </w:r>
      <w:r w:rsidRPr="00FB1D74">
        <w:rPr>
          <w:bCs/>
          <w:i/>
          <w:iCs/>
          <w:color w:val="000000"/>
          <w:sz w:val="22"/>
          <w:szCs w:val="22"/>
        </w:rPr>
        <w:t>(546</w:t>
      </w:r>
      <w:r w:rsidRPr="00FB1D74">
        <w:rPr>
          <w:bCs/>
          <w:color w:val="000000"/>
          <w:sz w:val="22"/>
          <w:szCs w:val="22"/>
        </w:rPr>
        <w:t xml:space="preserve"> + </w:t>
      </w:r>
      <w:r w:rsidRPr="00FB1D74">
        <w:rPr>
          <w:i/>
          <w:iCs/>
          <w:color w:val="000000"/>
          <w:sz w:val="22"/>
          <w:szCs w:val="22"/>
        </w:rPr>
        <w:t>ТМАХ</w:t>
      </w:r>
      <w:r w:rsidRPr="00FB1D74">
        <w:rPr>
          <w:bCs/>
          <w:color w:val="000000"/>
          <w:sz w:val="22"/>
          <w:szCs w:val="22"/>
        </w:rPr>
        <w:t xml:space="preserve"> + 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TM</w:t>
      </w:r>
      <w:r w:rsidRPr="00FB1D74">
        <w:rPr>
          <w:bCs/>
          <w:i/>
          <w:iCs/>
          <w:color w:val="000000"/>
          <w:sz w:val="22"/>
          <w:szCs w:val="22"/>
        </w:rPr>
        <w:t>1</w:t>
      </w:r>
      <w:r w:rsidRPr="00FB1D74">
        <w:rPr>
          <w:bCs/>
          <w:i/>
          <w:iCs/>
          <w:color w:val="000000"/>
          <w:sz w:val="22"/>
          <w:szCs w:val="22"/>
          <w:lang w:val="en-US"/>
        </w:rPr>
        <w:t>N</w:t>
      </w:r>
      <w:r w:rsidRPr="00FB1D74">
        <w:rPr>
          <w:bCs/>
          <w:i/>
          <w:iCs/>
          <w:color w:val="000000"/>
          <w:sz w:val="22"/>
          <w:szCs w:val="22"/>
        </w:rPr>
        <w:t>))</w:t>
      </w:r>
      <w:r w:rsidRPr="00FB1D74">
        <w:rPr>
          <w:bCs/>
          <w:color w:val="000000"/>
          <w:sz w:val="22"/>
          <w:szCs w:val="22"/>
        </w:rPr>
        <w:t xml:space="preserve"> =13069009 / (10 </w:t>
      </w:r>
      <w:r w:rsidRPr="00FB1D74">
        <w:rPr>
          <w:bCs/>
          <w:color w:val="000000"/>
          <w:sz w:val="22"/>
          <w:szCs w:val="22"/>
          <w:vertAlign w:val="superscript"/>
        </w:rPr>
        <w:t>^</w:t>
      </w:r>
      <w:r w:rsidRPr="00FB1D74">
        <w:rPr>
          <w:bCs/>
          <w:color w:val="000000"/>
          <w:sz w:val="22"/>
          <w:szCs w:val="22"/>
        </w:rPr>
        <w:t>4 * 0.789 * (546 + 30-7.3)) = 2,9</w:t>
      </w:r>
    </w:p>
    <w:p w14:paraId="51D2BE61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2"/>
        <w:gridCol w:w="5358"/>
        <w:gridCol w:w="1598"/>
        <w:gridCol w:w="1997"/>
      </w:tblGrid>
      <w:tr w:rsidR="00FB1D74" w:rsidRPr="00FB1D74" w14:paraId="45232CFE" w14:textId="77777777" w:rsidTr="00FB1D74">
        <w:trPr>
          <w:trHeight w:hRule="exact" w:val="34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E791D" w14:textId="77777777" w:rsidR="00FB1D74" w:rsidRPr="00FB1D74" w:rsidRDefault="00FB1D74" w:rsidP="00FB1D74">
            <w:pPr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D91A44" w14:textId="77777777" w:rsidR="00FB1D74" w:rsidRPr="00FB1D74" w:rsidRDefault="00FB1D74" w:rsidP="00FB1D74">
            <w:pPr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1562E" w14:textId="77777777" w:rsidR="00FB1D74" w:rsidRPr="00FB1D74" w:rsidRDefault="00FB1D74" w:rsidP="00FB1D74">
            <w:pPr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3F461" w14:textId="77777777" w:rsidR="00FB1D74" w:rsidRPr="00FB1D74" w:rsidRDefault="00FB1D74" w:rsidP="00FB1D74">
            <w:pPr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1C55488D" w14:textId="77777777" w:rsidTr="00FB1D74">
        <w:trPr>
          <w:trHeight w:hRule="exact" w:val="34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1DA92" w14:textId="77777777" w:rsidR="00FB1D74" w:rsidRPr="00FB1D74" w:rsidRDefault="00FB1D74" w:rsidP="00FB1D74">
            <w:pPr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color w:val="000000"/>
                <w:sz w:val="22"/>
                <w:szCs w:val="22"/>
                <w:lang w:eastAsia="en-US"/>
              </w:rPr>
              <w:t>1061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B0C20" w14:textId="77777777" w:rsidR="00FB1D74" w:rsidRPr="00FB1D74" w:rsidRDefault="00FB1D74" w:rsidP="00FB1D74">
            <w:pPr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color w:val="000000"/>
                <w:sz w:val="22"/>
                <w:szCs w:val="22"/>
                <w:lang w:eastAsia="en-US"/>
              </w:rPr>
              <w:t>Этанол (Спирт этиловый)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CEF7B" w14:textId="77777777" w:rsidR="00FB1D74" w:rsidRPr="00FB1D74" w:rsidRDefault="00FB1D74" w:rsidP="00FB1D74">
            <w:pPr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color w:val="000000"/>
                <w:sz w:val="22"/>
                <w:szCs w:val="22"/>
                <w:lang w:eastAsia="en-US"/>
              </w:rPr>
              <w:t>0,052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C22F2" w14:textId="77777777" w:rsidR="00FB1D74" w:rsidRPr="00FB1D74" w:rsidRDefault="00FB1D74" w:rsidP="00FB1D74">
            <w:pPr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color w:val="000000"/>
                <w:sz w:val="22"/>
                <w:szCs w:val="22"/>
                <w:lang w:eastAsia="en-US"/>
              </w:rPr>
              <w:t>2,9</w:t>
            </w:r>
          </w:p>
        </w:tc>
      </w:tr>
    </w:tbl>
    <w:p w14:paraId="0ECD0A44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6B0F794A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4BACFAA0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4617B7F2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6005,неорганизованный</w:t>
      </w:r>
      <w:proofErr w:type="gramEnd"/>
    </w:p>
    <w:p w14:paraId="16F8A75E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выделения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001,процесс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брожения</w:t>
      </w:r>
    </w:p>
    <w:p w14:paraId="5C397C91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Исходные данные:</w:t>
      </w:r>
    </w:p>
    <w:p w14:paraId="246CA217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Время брожения – 76 452 час в год.</w:t>
      </w:r>
    </w:p>
    <w:p w14:paraId="769316E8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Количество выделяемого этилового спирта от неорганизованных источников при процессе брожения определяется по формуле:</w:t>
      </w:r>
    </w:p>
    <w:p w14:paraId="03E2B83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П = [0,004 * </w:t>
      </w:r>
      <w:proofErr w:type="gramStart"/>
      <w:r w:rsidRPr="00FB1D74">
        <w:rPr>
          <w:color w:val="000000"/>
          <w:sz w:val="22"/>
          <w:szCs w:val="22"/>
        </w:rPr>
        <w:t>( Р</w:t>
      </w:r>
      <w:proofErr w:type="gramEnd"/>
      <w:r w:rsidRPr="00FB1D74">
        <w:rPr>
          <w:color w:val="000000"/>
          <w:sz w:val="22"/>
          <w:szCs w:val="22"/>
        </w:rPr>
        <w:t xml:space="preserve"> * V : 1011)</w:t>
      </w:r>
      <w:r w:rsidRPr="00FB1D74">
        <w:rPr>
          <w:color w:val="000000"/>
          <w:sz w:val="22"/>
          <w:szCs w:val="22"/>
          <w:vertAlign w:val="superscript"/>
        </w:rPr>
        <w:t>0</w:t>
      </w:r>
      <w:r w:rsidRPr="00FB1D74">
        <w:rPr>
          <w:color w:val="000000"/>
          <w:sz w:val="22"/>
          <w:szCs w:val="22"/>
        </w:rPr>
        <w:t>’</w:t>
      </w:r>
      <w:r w:rsidRPr="00FB1D74">
        <w:rPr>
          <w:color w:val="000000"/>
          <w:sz w:val="22"/>
          <w:szCs w:val="22"/>
          <w:vertAlign w:val="superscript"/>
        </w:rPr>
        <w:t>8</w:t>
      </w:r>
      <w:r w:rsidRPr="00FB1D74">
        <w:rPr>
          <w:color w:val="000000"/>
          <w:sz w:val="22"/>
          <w:szCs w:val="22"/>
        </w:rPr>
        <w:t xml:space="preserve">] : Кд, где Р - давление в аппарате, равное в среднем 506,6 </w:t>
      </w:r>
      <w:proofErr w:type="spellStart"/>
      <w:r w:rsidRPr="00FB1D74">
        <w:rPr>
          <w:color w:val="000000"/>
          <w:sz w:val="22"/>
          <w:szCs w:val="22"/>
        </w:rPr>
        <w:t>гПа</w:t>
      </w:r>
      <w:proofErr w:type="spellEnd"/>
      <w:r w:rsidRPr="00FB1D74">
        <w:rPr>
          <w:color w:val="000000"/>
          <w:sz w:val="22"/>
          <w:szCs w:val="22"/>
        </w:rPr>
        <w:t>;</w:t>
      </w:r>
    </w:p>
    <w:p w14:paraId="2BC2129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V - объем аппарата, равный 160,0 м</w:t>
      </w:r>
      <w:r w:rsidRPr="00FB1D74">
        <w:rPr>
          <w:color w:val="000000"/>
          <w:sz w:val="22"/>
          <w:szCs w:val="22"/>
          <w:vertAlign w:val="superscript"/>
        </w:rPr>
        <w:t>3</w:t>
      </w:r>
      <w:r w:rsidRPr="00FB1D74">
        <w:rPr>
          <w:color w:val="000000"/>
          <w:sz w:val="22"/>
          <w:szCs w:val="22"/>
        </w:rPr>
        <w:t>;</w:t>
      </w:r>
    </w:p>
    <w:p w14:paraId="4F4FE0F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Кд - коэффициент, зависящий от средней температуры кипения жидкости и средней температуры в аппарате; при температуре кипения 78,3°С и средней температуре 20°С коэффициент Кд равен 0,46.</w:t>
      </w:r>
    </w:p>
    <w:p w14:paraId="4675D00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П = 0,004 * [(506,6 * 160,</w:t>
      </w:r>
      <w:proofErr w:type="gramStart"/>
      <w:r w:rsidRPr="00FB1D74">
        <w:rPr>
          <w:color w:val="000000"/>
          <w:sz w:val="22"/>
          <w:szCs w:val="22"/>
        </w:rPr>
        <w:t>0 :</w:t>
      </w:r>
      <w:proofErr w:type="gramEnd"/>
      <w:r w:rsidRPr="00FB1D74">
        <w:rPr>
          <w:color w:val="000000"/>
          <w:sz w:val="22"/>
          <w:szCs w:val="22"/>
        </w:rPr>
        <w:t xml:space="preserve"> 1011)</w:t>
      </w:r>
      <w:r w:rsidRPr="00FB1D74">
        <w:rPr>
          <w:color w:val="000000"/>
          <w:sz w:val="22"/>
          <w:szCs w:val="22"/>
          <w:vertAlign w:val="superscript"/>
        </w:rPr>
        <w:t>0,8</w:t>
      </w:r>
      <w:r w:rsidRPr="00FB1D74">
        <w:rPr>
          <w:color w:val="000000"/>
          <w:sz w:val="22"/>
          <w:szCs w:val="22"/>
        </w:rPr>
        <w:t>: 0,46] = 0,29 кг/час = 8,992 т/год = 0,081 г/сек</w:t>
      </w:r>
    </w:p>
    <w:p w14:paraId="30BA58C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684B1D77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F25B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7702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5B93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D3B1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4991FA74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5B3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1061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FF90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Этанол (Этиловый спирт) (667)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DBB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0,081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530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8.992</w:t>
            </w:r>
          </w:p>
        </w:tc>
      </w:tr>
    </w:tbl>
    <w:p w14:paraId="00422118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03FC3DE2" w14:textId="77777777" w:rsidR="00FB1D74" w:rsidRPr="00FB1D74" w:rsidRDefault="00FB1D74" w:rsidP="00FB1D74">
      <w:pPr>
        <w:rPr>
          <w:sz w:val="22"/>
          <w:szCs w:val="22"/>
        </w:rPr>
      </w:pPr>
    </w:p>
    <w:p w14:paraId="7EDEC85D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6006,неорганизованный</w:t>
      </w:r>
      <w:proofErr w:type="gramEnd"/>
    </w:p>
    <w:p w14:paraId="43B98804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выделения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001,Насосы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перекачки готовой продукции</w:t>
      </w:r>
    </w:p>
    <w:p w14:paraId="3FA3C843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Исходные данные:</w:t>
      </w:r>
    </w:p>
    <w:p w14:paraId="09467EC5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Насос центробежный с одним сальниковым уплотнением вала типа СЦЛ-902 – 1ед.</w:t>
      </w:r>
    </w:p>
    <w:p w14:paraId="707A0988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выброс определяется по формуле </w:t>
      </w:r>
      <w:r w:rsidRPr="00FB1D74">
        <w:rPr>
          <w:b/>
          <w:bCs/>
          <w:color w:val="000000"/>
          <w:sz w:val="22"/>
          <w:szCs w:val="22"/>
        </w:rPr>
        <w:t xml:space="preserve">М </w:t>
      </w:r>
      <w:r w:rsidRPr="00FB1D74">
        <w:rPr>
          <w:color w:val="000000"/>
          <w:sz w:val="22"/>
          <w:szCs w:val="22"/>
        </w:rPr>
        <w:t xml:space="preserve">= </w:t>
      </w:r>
      <w:proofErr w:type="gramStart"/>
      <w:r w:rsidRPr="00FB1D74">
        <w:rPr>
          <w:color w:val="000000"/>
          <w:sz w:val="22"/>
          <w:szCs w:val="22"/>
          <w:lang w:val="en-US"/>
        </w:rPr>
        <w:t>G</w:t>
      </w:r>
      <w:r w:rsidRPr="00FB1D74">
        <w:rPr>
          <w:color w:val="000000"/>
          <w:sz w:val="22"/>
          <w:szCs w:val="22"/>
        </w:rPr>
        <w:t xml:space="preserve"> :</w:t>
      </w:r>
      <w:proofErr w:type="gramEnd"/>
      <w:r w:rsidRPr="00FB1D74">
        <w:rPr>
          <w:color w:val="000000"/>
          <w:sz w:val="22"/>
          <w:szCs w:val="22"/>
        </w:rPr>
        <w:t xml:space="preserve"> 3,6 г/сек, где </w:t>
      </w:r>
      <w:r w:rsidRPr="00FB1D74">
        <w:rPr>
          <w:color w:val="000000"/>
          <w:sz w:val="22"/>
          <w:szCs w:val="22"/>
          <w:lang w:val="en-US"/>
        </w:rPr>
        <w:t>G</w:t>
      </w:r>
      <w:r w:rsidRPr="00FB1D74">
        <w:rPr>
          <w:color w:val="000000"/>
          <w:sz w:val="22"/>
          <w:szCs w:val="22"/>
        </w:rPr>
        <w:t xml:space="preserve"> - удельное выделение загрязняющих веществ, равное 0,14 кг/час.</w:t>
      </w:r>
    </w:p>
    <w:p w14:paraId="14CC8891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>М = 0,</w:t>
      </w:r>
      <w:proofErr w:type="gramStart"/>
      <w:r w:rsidRPr="00FB1D74">
        <w:rPr>
          <w:b/>
          <w:bCs/>
          <w:color w:val="000000"/>
          <w:sz w:val="22"/>
          <w:szCs w:val="22"/>
        </w:rPr>
        <w:t>14 :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3,6 = 0,038 г/сек.</w:t>
      </w:r>
    </w:p>
    <w:p w14:paraId="059FD45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Годовой выброс определяется по формуле:</w:t>
      </w:r>
    </w:p>
    <w:p w14:paraId="5FA26AF1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П = (</w:t>
      </w:r>
      <w:r w:rsidRPr="00FB1D74">
        <w:rPr>
          <w:color w:val="000000"/>
          <w:sz w:val="22"/>
          <w:szCs w:val="22"/>
          <w:lang w:val="en-US"/>
        </w:rPr>
        <w:t>G</w:t>
      </w:r>
      <w:r w:rsidRPr="00FB1D74">
        <w:rPr>
          <w:color w:val="000000"/>
          <w:sz w:val="22"/>
          <w:szCs w:val="22"/>
        </w:rPr>
        <w:t xml:space="preserve"> * Т</w:t>
      </w:r>
      <w:proofErr w:type="gramStart"/>
      <w:r w:rsidRPr="00FB1D74">
        <w:rPr>
          <w:color w:val="000000"/>
          <w:sz w:val="22"/>
          <w:szCs w:val="22"/>
        </w:rPr>
        <w:t>) :</w:t>
      </w:r>
      <w:proofErr w:type="gramEnd"/>
      <w:r w:rsidRPr="00FB1D74">
        <w:rPr>
          <w:color w:val="000000"/>
          <w:sz w:val="22"/>
          <w:szCs w:val="22"/>
        </w:rPr>
        <w:t xml:space="preserve"> 1000, где</w:t>
      </w:r>
    </w:p>
    <w:p w14:paraId="74ED8F1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t>G</w:t>
      </w:r>
      <w:r w:rsidRPr="00FB1D74">
        <w:rPr>
          <w:color w:val="000000"/>
          <w:sz w:val="22"/>
          <w:szCs w:val="22"/>
        </w:rPr>
        <w:t xml:space="preserve"> - удельное выделение загрязняющих веществ, равное 0,14 кг/час.</w:t>
      </w:r>
    </w:p>
    <w:p w14:paraId="58985D7F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 - время работы насоса, час.</w:t>
      </w:r>
    </w:p>
    <w:p w14:paraId="6847A4AE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>И = (0,14 * 3000</w:t>
      </w:r>
      <w:proofErr w:type="gramStart"/>
      <w:r w:rsidRPr="00FB1D74">
        <w:rPr>
          <w:b/>
          <w:bCs/>
          <w:color w:val="000000"/>
          <w:sz w:val="22"/>
          <w:szCs w:val="22"/>
        </w:rPr>
        <w:t>) :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1000 = 0,42 т/год.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77A2E261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955C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9E58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9173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CFCE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55E9682C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AD8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1061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066A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Этанол (Этиловый спирт) (667)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E49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D3F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0.42</w:t>
            </w:r>
          </w:p>
        </w:tc>
      </w:tr>
    </w:tbl>
    <w:p w14:paraId="764E37B9" w14:textId="77777777" w:rsidR="00FB1D74" w:rsidRPr="00FB1D74" w:rsidRDefault="00FB1D74" w:rsidP="00FB1D74">
      <w:pPr>
        <w:rPr>
          <w:sz w:val="22"/>
          <w:szCs w:val="22"/>
        </w:rPr>
      </w:pPr>
    </w:p>
    <w:p w14:paraId="31BCA8F2" w14:textId="64BD1C11" w:rsidR="00FB1D74" w:rsidRPr="00FB1D74" w:rsidRDefault="00FB1D74" w:rsidP="00FB1D74">
      <w:pPr>
        <w:autoSpaceDE w:val="0"/>
        <w:autoSpaceDN w:val="0"/>
        <w:adjustRightInd w:val="0"/>
        <w:jc w:val="center"/>
        <w:rPr>
          <w:b/>
          <w:iCs/>
          <w:sz w:val="22"/>
          <w:szCs w:val="22"/>
        </w:rPr>
      </w:pPr>
      <w:r w:rsidRPr="00FB1D74">
        <w:rPr>
          <w:b/>
          <w:iCs/>
          <w:sz w:val="22"/>
          <w:szCs w:val="22"/>
          <w:highlight w:val="cyan"/>
        </w:rPr>
        <w:t>ЦЕХ ПО ПЕРЕРАБОТКЕ БАРДЫ</w:t>
      </w:r>
    </w:p>
    <w:p w14:paraId="3A957288" w14:textId="77777777" w:rsidR="002E3AA4" w:rsidRPr="00FB1D74" w:rsidRDefault="002E3AA4" w:rsidP="002E3AA4">
      <w:pPr>
        <w:rPr>
          <w:bCs/>
          <w:iCs/>
          <w:color w:val="000000"/>
          <w:sz w:val="22"/>
        </w:rPr>
      </w:pPr>
    </w:p>
    <w:p w14:paraId="6734E3F0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загрязнения: 0014, Дымовая труба</w:t>
      </w:r>
    </w:p>
    <w:p w14:paraId="30AA0FA4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 xml:space="preserve">Источник выделения: 0014 01, </w:t>
      </w:r>
      <w:proofErr w:type="spellStart"/>
      <w:r w:rsidRPr="00FB1D74">
        <w:rPr>
          <w:b/>
          <w:bCs/>
          <w:color w:val="000000"/>
          <w:sz w:val="22"/>
        </w:rPr>
        <w:t>Теплогенераторная</w:t>
      </w:r>
      <w:proofErr w:type="spellEnd"/>
      <w:r w:rsidRPr="00FB1D74">
        <w:rPr>
          <w:b/>
          <w:bCs/>
          <w:color w:val="000000"/>
          <w:sz w:val="22"/>
        </w:rPr>
        <w:t xml:space="preserve"> установка ТДГ №1</w:t>
      </w:r>
    </w:p>
    <w:p w14:paraId="7782514D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10FD1215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"Сборник методик по расчету выбросов вредных в атмосферу</w:t>
      </w:r>
    </w:p>
    <w:p w14:paraId="359517B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BE012F">
        <w:rPr>
          <w:color w:val="000000"/>
          <w:sz w:val="22"/>
        </w:rPr>
        <w:t>КазЭКОЭКСП</w:t>
      </w:r>
      <w:proofErr w:type="spellEnd"/>
      <w:r w:rsidRPr="00BE012F">
        <w:rPr>
          <w:color w:val="000000"/>
          <w:sz w:val="22"/>
        </w:rPr>
        <w:t>, 1996 г.</w:t>
      </w:r>
    </w:p>
    <w:p w14:paraId="3D937635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п.2. Расчет выбросов вредных веществ при сжигании топлива</w:t>
      </w:r>
    </w:p>
    <w:p w14:paraId="46E56391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 котлах производительностью до 30 т/час</w:t>
      </w:r>
    </w:p>
    <w:p w14:paraId="7864696F" w14:textId="77777777" w:rsidR="002E3AA4" w:rsidRPr="00BE012F" w:rsidRDefault="002E3AA4" w:rsidP="002E3AA4">
      <w:pPr>
        <w:rPr>
          <w:color w:val="000000"/>
          <w:sz w:val="22"/>
        </w:rPr>
      </w:pPr>
    </w:p>
    <w:p w14:paraId="3D577E4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Вид топлива, </w:t>
      </w:r>
      <w:r w:rsidRPr="00BE012F">
        <w:rPr>
          <w:b/>
          <w:i/>
          <w:color w:val="000000"/>
          <w:sz w:val="22"/>
        </w:rPr>
        <w:t xml:space="preserve">K3 = </w:t>
      </w:r>
      <w:r w:rsidRPr="00BE012F">
        <w:rPr>
          <w:b/>
          <w:color w:val="000000"/>
        </w:rPr>
        <w:t>Газ (природный)</w:t>
      </w:r>
    </w:p>
    <w:p w14:paraId="7D60BE7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3/год, </w:t>
      </w:r>
      <w:r w:rsidRPr="00BE012F">
        <w:rPr>
          <w:b/>
          <w:i/>
          <w:color w:val="000000"/>
          <w:sz w:val="22"/>
        </w:rPr>
        <w:t xml:space="preserve">BT = </w:t>
      </w:r>
      <w:r w:rsidRPr="00BE012F">
        <w:rPr>
          <w:b/>
          <w:color w:val="000000"/>
        </w:rPr>
        <w:t>1576.8</w:t>
      </w:r>
    </w:p>
    <w:p w14:paraId="22BAF84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л/с, </w:t>
      </w:r>
      <w:r w:rsidRPr="00BE012F">
        <w:rPr>
          <w:b/>
          <w:i/>
          <w:color w:val="000000"/>
          <w:sz w:val="22"/>
        </w:rPr>
        <w:t xml:space="preserve">BG = </w:t>
      </w:r>
      <w:r w:rsidRPr="00BE012F">
        <w:rPr>
          <w:b/>
          <w:color w:val="000000"/>
        </w:rPr>
        <w:t>55.55</w:t>
      </w:r>
    </w:p>
    <w:p w14:paraId="2F6FFDC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Месторождение,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color w:val="000000"/>
        </w:rPr>
        <w:t>Месторождение Жанажол</w:t>
      </w:r>
    </w:p>
    <w:p w14:paraId="4DE9E40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Низшая теплота сгорания рабочего топлива, ккал/м3 (прил. 2.1),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color w:val="000000"/>
        </w:rPr>
        <w:t>8607</w:t>
      </w:r>
    </w:p>
    <w:p w14:paraId="3D8A310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Пересчет в МДж,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i/>
          <w:color w:val="000000"/>
        </w:rPr>
        <w:t xml:space="preserve">QR · 0.004187 = </w:t>
      </w:r>
      <w:r w:rsidRPr="00BE012F">
        <w:rPr>
          <w:b/>
          <w:color w:val="000000"/>
        </w:rPr>
        <w:t>8607 · 0.004187 = 36.04</w:t>
      </w:r>
    </w:p>
    <w:p w14:paraId="273C84B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Средняя зольность топлива, % (прил. 2.1), </w:t>
      </w:r>
      <w:r w:rsidRPr="00BE012F">
        <w:rPr>
          <w:b/>
          <w:i/>
          <w:color w:val="000000"/>
          <w:sz w:val="22"/>
        </w:rPr>
        <w:t xml:space="preserve">AR = </w:t>
      </w:r>
      <w:r w:rsidRPr="00BE012F">
        <w:rPr>
          <w:b/>
          <w:color w:val="000000"/>
        </w:rPr>
        <w:t>0</w:t>
      </w:r>
    </w:p>
    <w:p w14:paraId="05D9A49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Предельная зольность топлива, % не более (прил. 2.1), </w:t>
      </w:r>
      <w:r w:rsidRPr="00BE012F">
        <w:rPr>
          <w:b/>
          <w:i/>
          <w:color w:val="000000"/>
          <w:sz w:val="22"/>
        </w:rPr>
        <w:t xml:space="preserve">A1R = </w:t>
      </w:r>
      <w:r w:rsidRPr="00BE012F">
        <w:rPr>
          <w:b/>
          <w:color w:val="000000"/>
        </w:rPr>
        <w:t>0</w:t>
      </w:r>
    </w:p>
    <w:p w14:paraId="3547525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Среднее содержание серы в топливе, % (прил. 2.1), </w:t>
      </w:r>
      <w:r w:rsidRPr="00BE012F">
        <w:rPr>
          <w:b/>
          <w:i/>
          <w:color w:val="000000"/>
          <w:sz w:val="22"/>
        </w:rPr>
        <w:t xml:space="preserve">SR = </w:t>
      </w:r>
      <w:r w:rsidRPr="00BE012F">
        <w:rPr>
          <w:b/>
          <w:color w:val="000000"/>
        </w:rPr>
        <w:t>0.01</w:t>
      </w:r>
    </w:p>
    <w:p w14:paraId="4244081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Предельное содержание серы в топливе, % не более (прил. 2.1), </w:t>
      </w:r>
      <w:r w:rsidRPr="00BE012F">
        <w:rPr>
          <w:b/>
          <w:i/>
          <w:color w:val="000000"/>
          <w:sz w:val="22"/>
        </w:rPr>
        <w:t xml:space="preserve">S1R = </w:t>
      </w:r>
      <w:r w:rsidRPr="00BE012F">
        <w:rPr>
          <w:b/>
          <w:color w:val="000000"/>
        </w:rPr>
        <w:t>0</w:t>
      </w:r>
    </w:p>
    <w:p w14:paraId="73AB4F25" w14:textId="77777777" w:rsidR="002E3AA4" w:rsidRPr="00BE012F" w:rsidRDefault="002E3AA4" w:rsidP="002E3AA4">
      <w:pPr>
        <w:rPr>
          <w:b/>
          <w:color w:val="000000"/>
        </w:rPr>
      </w:pPr>
    </w:p>
    <w:p w14:paraId="6DAB6DD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АЗОТА</w:t>
      </w:r>
    </w:p>
    <w:p w14:paraId="4AEB72DA" w14:textId="77777777" w:rsidR="002E3AA4" w:rsidRPr="00BE012F" w:rsidRDefault="002E3AA4" w:rsidP="002E3AA4">
      <w:pPr>
        <w:rPr>
          <w:color w:val="000000"/>
          <w:sz w:val="22"/>
        </w:rPr>
      </w:pPr>
    </w:p>
    <w:p w14:paraId="724787D3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597A8173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21F511F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Номинальная тепловая мощность котлоагрегата, кВт, </w:t>
      </w:r>
      <w:r w:rsidRPr="00BE012F">
        <w:rPr>
          <w:b/>
          <w:i/>
          <w:color w:val="000000"/>
          <w:sz w:val="22"/>
        </w:rPr>
        <w:t xml:space="preserve">QN = </w:t>
      </w:r>
      <w:r w:rsidRPr="00BE012F">
        <w:rPr>
          <w:b/>
          <w:color w:val="000000"/>
        </w:rPr>
        <w:t>100</w:t>
      </w:r>
    </w:p>
    <w:p w14:paraId="47F18BE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Фактическая мощность котлоагрегата, кВт, </w:t>
      </w:r>
      <w:r w:rsidRPr="00BE012F">
        <w:rPr>
          <w:b/>
          <w:i/>
          <w:color w:val="000000"/>
          <w:sz w:val="22"/>
        </w:rPr>
        <w:t xml:space="preserve">QF = </w:t>
      </w:r>
      <w:r w:rsidRPr="00BE012F">
        <w:rPr>
          <w:b/>
          <w:color w:val="000000"/>
        </w:rPr>
        <w:t>100</w:t>
      </w:r>
    </w:p>
    <w:p w14:paraId="6F1602B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(рис. 2.1 или 2.2),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color w:val="000000"/>
        </w:rPr>
        <w:t>0.0792</w:t>
      </w:r>
    </w:p>
    <w:p w14:paraId="06A1C408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 снижения выбросов азота в рез-те техн. решений, </w:t>
      </w:r>
      <w:r w:rsidRPr="00BE012F">
        <w:rPr>
          <w:b/>
          <w:i/>
          <w:color w:val="000000"/>
          <w:sz w:val="22"/>
        </w:rPr>
        <w:t xml:space="preserve">B = </w:t>
      </w:r>
      <w:r w:rsidRPr="00BE012F">
        <w:rPr>
          <w:b/>
          <w:color w:val="000000"/>
        </w:rPr>
        <w:t>0</w:t>
      </w:r>
    </w:p>
    <w:p w14:paraId="79A4045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(ф-ла 2.7а),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i/>
          <w:color w:val="000000"/>
        </w:rPr>
        <w:t>KNO · (QF / QN)</w:t>
      </w:r>
      <w:r w:rsidRPr="00BE012F">
        <w:rPr>
          <w:b/>
          <w:i/>
          <w:color w:val="000000"/>
          <w:vertAlign w:val="superscript"/>
        </w:rPr>
        <w:t>0.25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0.0792 · (100 / 100)</w:t>
      </w:r>
      <w:r w:rsidRPr="00BE012F">
        <w:rPr>
          <w:b/>
          <w:color w:val="000000"/>
          <w:vertAlign w:val="superscript"/>
        </w:rPr>
        <w:t>0.25</w:t>
      </w:r>
      <w:r w:rsidRPr="00BE012F">
        <w:rPr>
          <w:b/>
          <w:color w:val="000000"/>
        </w:rPr>
        <w:t xml:space="preserve"> = 0.0792</w:t>
      </w:r>
    </w:p>
    <w:p w14:paraId="58FF908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т/год (ф-ла 2.7), </w:t>
      </w:r>
      <w:r w:rsidRPr="00BE012F">
        <w:rPr>
          <w:b/>
          <w:i/>
          <w:color w:val="000000"/>
          <w:sz w:val="22"/>
        </w:rPr>
        <w:t xml:space="preserve">MNOT = </w:t>
      </w:r>
      <w:r w:rsidRPr="00BE012F">
        <w:rPr>
          <w:b/>
          <w:i/>
          <w:color w:val="000000"/>
        </w:rPr>
        <w:t xml:space="preserve">0.001 · BT · QR · KNO · (1-B) = </w:t>
      </w:r>
      <w:r w:rsidRPr="00BE012F">
        <w:rPr>
          <w:b/>
          <w:color w:val="000000"/>
        </w:rPr>
        <w:t>0.001 · 1576.8 · 36.04 · 0.0792 · (1-0) = 4.5</w:t>
      </w:r>
    </w:p>
    <w:p w14:paraId="2783F46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г/с (ф-ла 2.7), </w:t>
      </w:r>
      <w:r w:rsidRPr="00BE012F">
        <w:rPr>
          <w:b/>
          <w:i/>
          <w:color w:val="000000"/>
          <w:sz w:val="22"/>
        </w:rPr>
        <w:t xml:space="preserve">MNOG = </w:t>
      </w:r>
      <w:r w:rsidRPr="00BE012F">
        <w:rPr>
          <w:b/>
          <w:i/>
          <w:color w:val="000000"/>
        </w:rPr>
        <w:t xml:space="preserve">0.001 · BG · QR · KNO · (1-B) = </w:t>
      </w:r>
      <w:r w:rsidRPr="00BE012F">
        <w:rPr>
          <w:b/>
          <w:color w:val="000000"/>
        </w:rPr>
        <w:t>0.001 · 55.55 · 36.04 · 0.0792 · (1-0) = 0.1586</w:t>
      </w:r>
    </w:p>
    <w:p w14:paraId="236DF46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0.8 · MNOT = </w:t>
      </w:r>
      <w:r w:rsidRPr="00BE012F">
        <w:rPr>
          <w:b/>
          <w:color w:val="000000"/>
        </w:rPr>
        <w:t>0.8 · 4.5 = 3.6</w:t>
      </w:r>
    </w:p>
    <w:p w14:paraId="31E92CD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0.8 · MNOG = </w:t>
      </w:r>
      <w:r w:rsidRPr="00BE012F">
        <w:rPr>
          <w:b/>
          <w:color w:val="000000"/>
        </w:rPr>
        <w:t>0.8 · 0.1586 = 0.12688</w:t>
      </w:r>
    </w:p>
    <w:p w14:paraId="52B484F5" w14:textId="77777777" w:rsidR="002E3AA4" w:rsidRPr="00BE012F" w:rsidRDefault="002E3AA4" w:rsidP="002E3AA4">
      <w:pPr>
        <w:rPr>
          <w:b/>
          <w:color w:val="000000"/>
        </w:rPr>
      </w:pPr>
    </w:p>
    <w:p w14:paraId="0C085E40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062C3F1B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FD7904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0.13 · MNOT = </w:t>
      </w:r>
      <w:r w:rsidRPr="00BE012F">
        <w:rPr>
          <w:b/>
          <w:color w:val="000000"/>
        </w:rPr>
        <w:t>0.13 · 4.5 = 0.585</w:t>
      </w:r>
    </w:p>
    <w:p w14:paraId="410FE99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0.13 · MNOG = </w:t>
      </w:r>
      <w:r w:rsidRPr="00BE012F">
        <w:rPr>
          <w:b/>
          <w:color w:val="000000"/>
        </w:rPr>
        <w:t>0.13 · 0.1586 = 0.020618</w:t>
      </w:r>
    </w:p>
    <w:p w14:paraId="158AC567" w14:textId="77777777" w:rsidR="002E3AA4" w:rsidRPr="00BE012F" w:rsidRDefault="002E3AA4" w:rsidP="002E3AA4">
      <w:pPr>
        <w:rPr>
          <w:b/>
          <w:color w:val="000000"/>
        </w:rPr>
      </w:pPr>
    </w:p>
    <w:p w14:paraId="7CBBE8A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СЕРЫ</w:t>
      </w:r>
    </w:p>
    <w:p w14:paraId="32E62B56" w14:textId="77777777" w:rsidR="002E3AA4" w:rsidRPr="00BE012F" w:rsidRDefault="002E3AA4" w:rsidP="002E3AA4">
      <w:pPr>
        <w:rPr>
          <w:color w:val="000000"/>
          <w:sz w:val="22"/>
        </w:rPr>
      </w:pPr>
    </w:p>
    <w:p w14:paraId="3B81AABF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68FFE22A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2B8E80C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Доля окислов серы, связываемых летучей золой топлива (п. 2.2), </w:t>
      </w:r>
      <w:r w:rsidRPr="00BE012F">
        <w:rPr>
          <w:b/>
          <w:i/>
          <w:color w:val="000000"/>
          <w:sz w:val="22"/>
        </w:rPr>
        <w:t xml:space="preserve">NSO2 = </w:t>
      </w:r>
      <w:r w:rsidRPr="00BE012F">
        <w:rPr>
          <w:b/>
          <w:color w:val="000000"/>
        </w:rPr>
        <w:t>0</w:t>
      </w:r>
    </w:p>
    <w:p w14:paraId="09E8EC8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Содержание сероводорода в топливе, % (прил. 2.1), </w:t>
      </w:r>
      <w:r w:rsidRPr="00BE012F">
        <w:rPr>
          <w:b/>
          <w:i/>
          <w:color w:val="000000"/>
          <w:sz w:val="22"/>
        </w:rPr>
        <w:t xml:space="preserve">H2S = </w:t>
      </w:r>
      <w:r w:rsidRPr="00BE012F">
        <w:rPr>
          <w:b/>
          <w:color w:val="000000"/>
        </w:rPr>
        <w:t>0.01</w:t>
      </w:r>
    </w:p>
    <w:p w14:paraId="112E3D7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т/год (ф-ла 2.2),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0.02 · BT · SR · (1-NSO2) + 0.0188 · H2S · BT = </w:t>
      </w:r>
      <w:r w:rsidRPr="00BE012F">
        <w:rPr>
          <w:b/>
          <w:color w:val="000000"/>
        </w:rPr>
        <w:t>0.02 · 1576.8 · 0.01 · (1-0) + 0.0188 · 0.01 · 1576.8 = 0.6117984</w:t>
      </w:r>
    </w:p>
    <w:p w14:paraId="65BEE0C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Выбросы окислов серы, г/с (ф-ла 2.2),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0.02 · BG · S1R · (1-NSO2) + 0.0188 · H2S · BG = </w:t>
      </w:r>
      <w:r w:rsidRPr="00BE012F">
        <w:rPr>
          <w:b/>
          <w:color w:val="000000"/>
        </w:rPr>
        <w:t>0.02 · 55.55 · 0 · (1-0) + 0.0188 · 0.01 · 55.55 = 0.0104434</w:t>
      </w:r>
    </w:p>
    <w:p w14:paraId="5029ED46" w14:textId="77777777" w:rsidR="002E3AA4" w:rsidRPr="00BE012F" w:rsidRDefault="002E3AA4" w:rsidP="002E3AA4">
      <w:pPr>
        <w:rPr>
          <w:b/>
          <w:color w:val="000000"/>
        </w:rPr>
      </w:pPr>
    </w:p>
    <w:p w14:paraId="21151C1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ОКИСИ УГЛЕРОДА</w:t>
      </w:r>
    </w:p>
    <w:p w14:paraId="5E842FAD" w14:textId="77777777" w:rsidR="002E3AA4" w:rsidRPr="00BE012F" w:rsidRDefault="002E3AA4" w:rsidP="002E3AA4">
      <w:pPr>
        <w:rPr>
          <w:color w:val="000000"/>
          <w:sz w:val="22"/>
        </w:rPr>
      </w:pPr>
    </w:p>
    <w:p w14:paraId="1739C552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06071E12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51D51A1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механической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Q4 = </w:t>
      </w:r>
      <w:r w:rsidRPr="00BE012F">
        <w:rPr>
          <w:b/>
          <w:color w:val="000000"/>
        </w:rPr>
        <w:t>0</w:t>
      </w:r>
    </w:p>
    <w:p w14:paraId="3F001C5E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топки: Камерная топка</w:t>
      </w:r>
    </w:p>
    <w:p w14:paraId="696C4C3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химической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Q3 = </w:t>
      </w:r>
      <w:r w:rsidRPr="00BE012F">
        <w:rPr>
          <w:b/>
          <w:color w:val="000000"/>
        </w:rPr>
        <w:t>0.5</w:t>
      </w:r>
    </w:p>
    <w:p w14:paraId="0551CC3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долю потери тепла, </w:t>
      </w:r>
      <w:r w:rsidRPr="00BE012F">
        <w:rPr>
          <w:b/>
          <w:i/>
          <w:color w:val="000000"/>
          <w:sz w:val="22"/>
        </w:rPr>
        <w:t xml:space="preserve">R = </w:t>
      </w:r>
      <w:r w:rsidRPr="00BE012F">
        <w:rPr>
          <w:b/>
          <w:color w:val="000000"/>
        </w:rPr>
        <w:t>0.5</w:t>
      </w:r>
    </w:p>
    <w:p w14:paraId="5CAE32E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>Выход окиси углерода в кг/тонн или кг/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 (ф-ла 2.5), </w:t>
      </w:r>
      <w:r w:rsidRPr="00BE012F">
        <w:rPr>
          <w:b/>
          <w:i/>
          <w:color w:val="000000"/>
          <w:sz w:val="22"/>
        </w:rPr>
        <w:t xml:space="preserve">CCO = </w:t>
      </w:r>
      <w:r w:rsidRPr="00BE012F">
        <w:rPr>
          <w:b/>
          <w:i/>
          <w:color w:val="000000"/>
        </w:rPr>
        <w:t xml:space="preserve">Q3 · R · QR = </w:t>
      </w:r>
      <w:r w:rsidRPr="00BE012F">
        <w:rPr>
          <w:b/>
          <w:color w:val="000000"/>
        </w:rPr>
        <w:t>0.5 · 0.5 · 36.04 = 9.01</w:t>
      </w:r>
    </w:p>
    <w:p w14:paraId="41C364D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т/год (ф-ла 2.4),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0.001 · BT · CCO · (1-Q4 / 100) = </w:t>
      </w:r>
      <w:r w:rsidRPr="00BE012F">
        <w:rPr>
          <w:b/>
          <w:color w:val="000000"/>
        </w:rPr>
        <w:t>0.001 · 1576.8 · 9.01 · (1-0 / 100) = 14.206968</w:t>
      </w:r>
    </w:p>
    <w:p w14:paraId="14D5CB9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г/с (ф-ла 2.4),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0.001 · BG · CCO · (1-Q4 / 100) = </w:t>
      </w:r>
      <w:r w:rsidRPr="00BE012F">
        <w:rPr>
          <w:b/>
          <w:color w:val="000000"/>
        </w:rPr>
        <w:t>0.001 · 55.55 · 9.01 · (1-0 / 100) = 0.5005055</w:t>
      </w:r>
    </w:p>
    <w:p w14:paraId="457CC5E9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0DCF00F9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3643" w14:textId="5964FED6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6E66" w14:textId="1291424B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1287" w14:textId="69A8F5F5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85DC" w14:textId="11F0B97C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670D958B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BB5A" w14:textId="0F2ED0D6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41F1" w14:textId="120E6555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70A6" w14:textId="4D521B36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0.12688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6FB0" w14:textId="61EABC55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3.6</w:t>
            </w:r>
          </w:p>
        </w:tc>
      </w:tr>
      <w:tr w:rsidR="002E3AA4" w:rsidRPr="00BE012F" w14:paraId="5591D7A8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AD77" w14:textId="570B2A90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29B2D" w14:textId="626CAAAE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7EB3C" w14:textId="7DDCC347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0.020618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82720" w14:textId="193C747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0.585</w:t>
            </w:r>
          </w:p>
        </w:tc>
      </w:tr>
      <w:tr w:rsidR="002E3AA4" w:rsidRPr="00BE012F" w14:paraId="09304DD5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5A37" w14:textId="1D268AE5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7EDB7" w14:textId="6AAB349A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3103" w14:textId="450DE7BD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0.0104434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2E63" w14:textId="418017CD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0.6117984</w:t>
            </w:r>
          </w:p>
        </w:tc>
      </w:tr>
      <w:tr w:rsidR="002E3AA4" w:rsidRPr="00BE012F" w14:paraId="7025A07B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CC222" w14:textId="6E8A811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5483" w14:textId="52878402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0E57" w14:textId="33E0182B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0.5005055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F6E6" w14:textId="370C027D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14.206968</w:t>
            </w:r>
          </w:p>
        </w:tc>
      </w:tr>
    </w:tbl>
    <w:p w14:paraId="501FFA6F" w14:textId="68EF7588" w:rsidR="002E3AA4" w:rsidRPr="00BE012F" w:rsidRDefault="002E3AA4" w:rsidP="002E3AA4">
      <w:pPr>
        <w:rPr>
          <w:color w:val="000000"/>
          <w:sz w:val="22"/>
        </w:rPr>
      </w:pPr>
    </w:p>
    <w:p w14:paraId="4A1CAC3D" w14:textId="77777777" w:rsidR="002E3AA4" w:rsidRPr="00BE012F" w:rsidRDefault="002E3AA4" w:rsidP="002E3AA4">
      <w:pPr>
        <w:rPr>
          <w:color w:val="000000"/>
          <w:sz w:val="22"/>
        </w:rPr>
      </w:pPr>
    </w:p>
    <w:p w14:paraId="630F7CC2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70D2D643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72EF65F9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0015,Вентиляционная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труба</w:t>
      </w:r>
    </w:p>
    <w:p w14:paraId="6527FB23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выделения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001,Сушка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барды</w:t>
      </w:r>
    </w:p>
    <w:p w14:paraId="49DA6D51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Расчет выбросов проведен в соответствии с годовой производительностью цеха по переработке барды, степени улова загрязняющих веществ встроенного в комплекс циклона, определенных опытными данными. Согласно техническому описанию, суточная производительность цеха составляет 40,0 тонн в сутки. Количество работы цеха за год составляет 365 дней. Количество выпускаемой готовой продукции в год составит: 40,0 * 365 = 14600 тонн. Согласно опытным данным, степень улова циклонов составляет 99,99% от всего количества вырабатываемого продукта. Тогда, количество зерновой пыли, выбрасываемой </w:t>
      </w:r>
      <w:proofErr w:type="gramStart"/>
      <w:r w:rsidRPr="00FB1D74">
        <w:rPr>
          <w:color w:val="000000"/>
          <w:sz w:val="22"/>
          <w:szCs w:val="22"/>
        </w:rPr>
        <w:t>в атмосферу</w:t>
      </w:r>
      <w:proofErr w:type="gramEnd"/>
      <w:r w:rsidRPr="00FB1D74">
        <w:rPr>
          <w:color w:val="000000"/>
          <w:sz w:val="22"/>
          <w:szCs w:val="22"/>
        </w:rPr>
        <w:t xml:space="preserve"> составит 1,46 тонн в год или 0,05 г/сек.</w:t>
      </w:r>
    </w:p>
    <w:p w14:paraId="5BA0A314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3C9D0A43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6F9F7791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 (с учетом очистки):</w:t>
      </w:r>
    </w:p>
    <w:p w14:paraId="53BADD9A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5324FBFD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3463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92D4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B92F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4F0A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072DDD9C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EC15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2937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ACEE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Пыль зерновая /по грибам хранения/ (496)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155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0,05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174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1,46</w:t>
            </w:r>
          </w:p>
        </w:tc>
      </w:tr>
    </w:tbl>
    <w:p w14:paraId="059B6E16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36DAEF40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0016, Дымовая труба </w:t>
      </w:r>
    </w:p>
    <w:p w14:paraId="08193901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>Источник выделения N 001,</w:t>
      </w:r>
      <w:r w:rsidRPr="00FB1D74">
        <w:rPr>
          <w:b/>
          <w:bCs/>
          <w:color w:val="000000"/>
          <w:sz w:val="22"/>
          <w:szCs w:val="22"/>
          <w:lang w:val="kk-KZ"/>
        </w:rPr>
        <w:t xml:space="preserve"> Газопоршневой </w:t>
      </w:r>
      <w:r w:rsidRPr="00FB1D74">
        <w:rPr>
          <w:b/>
          <w:bCs/>
          <w:color w:val="000000"/>
          <w:sz w:val="22"/>
          <w:szCs w:val="22"/>
        </w:rPr>
        <w:t xml:space="preserve">генератор </w:t>
      </w:r>
      <w:r w:rsidRPr="00FB1D74">
        <w:rPr>
          <w:b/>
          <w:bCs/>
          <w:color w:val="000000"/>
          <w:sz w:val="22"/>
          <w:szCs w:val="22"/>
          <w:lang w:val="en-US"/>
        </w:rPr>
        <w:t>G</w:t>
      </w:r>
      <w:r w:rsidRPr="00FB1D74">
        <w:rPr>
          <w:b/>
          <w:bCs/>
          <w:color w:val="000000"/>
          <w:sz w:val="22"/>
          <w:szCs w:val="22"/>
        </w:rPr>
        <w:t xml:space="preserve"> 3412</w:t>
      </w:r>
    </w:p>
    <w:p w14:paraId="4AAC8B2B" w14:textId="77777777" w:rsidR="00FB1D74" w:rsidRPr="00FB1D74" w:rsidRDefault="00FB1D74" w:rsidP="00FB1D74">
      <w:pPr>
        <w:rPr>
          <w:i/>
          <w:iCs/>
          <w:color w:val="000000"/>
          <w:sz w:val="22"/>
          <w:szCs w:val="22"/>
        </w:rPr>
      </w:pPr>
    </w:p>
    <w:p w14:paraId="5863C61D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Расчет выбросов загрязняющих веществ в атмосферу от газотурбинных установок</w:t>
      </w:r>
    </w:p>
    <w:p w14:paraId="06B42A0B" w14:textId="77777777" w:rsidR="00FB1D74" w:rsidRPr="00FB1D74" w:rsidRDefault="00FB1D74" w:rsidP="00FB1D74">
      <w:pPr>
        <w:rPr>
          <w:color w:val="000000"/>
          <w:sz w:val="22"/>
        </w:rPr>
      </w:pPr>
    </w:p>
    <w:p w14:paraId="48BDA3DD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Список литературы:</w:t>
      </w:r>
    </w:p>
    <w:p w14:paraId="2E443425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1. Методика определения выбросов загрязняющих веществ в атмосферу для тепловых электростанций и котельных (</w:t>
      </w:r>
      <w:proofErr w:type="gramStart"/>
      <w:r w:rsidRPr="00FB1D74">
        <w:rPr>
          <w:color w:val="000000"/>
          <w:sz w:val="22"/>
        </w:rPr>
        <w:t>п.3.1.2)Приложение</w:t>
      </w:r>
      <w:proofErr w:type="gramEnd"/>
      <w:r w:rsidRPr="00FB1D74">
        <w:rPr>
          <w:color w:val="000000"/>
          <w:sz w:val="22"/>
        </w:rPr>
        <w:t xml:space="preserve"> №4 к Приказу Министра охраны окружающей среды Республики Казахстан от 18.04.2008 №100-п</w:t>
      </w:r>
    </w:p>
    <w:p w14:paraId="099147A3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lastRenderedPageBreak/>
        <w:t xml:space="preserve">2. Методика определения валовых </w:t>
      </w:r>
      <w:proofErr w:type="gramStart"/>
      <w:r w:rsidRPr="00FB1D74">
        <w:rPr>
          <w:color w:val="000000"/>
          <w:sz w:val="22"/>
        </w:rPr>
        <w:t>выбросов  ЗВ</w:t>
      </w:r>
      <w:proofErr w:type="gramEnd"/>
      <w:r w:rsidRPr="00FB1D74">
        <w:rPr>
          <w:color w:val="000000"/>
          <w:sz w:val="22"/>
        </w:rPr>
        <w:t xml:space="preserve"> в атмосферу от котельных установок ТЭС. РД 34.02.305-98. </w:t>
      </w:r>
      <w:proofErr w:type="gramStart"/>
      <w:r w:rsidRPr="00FB1D74">
        <w:rPr>
          <w:color w:val="000000"/>
          <w:sz w:val="22"/>
        </w:rPr>
        <w:t>М..</w:t>
      </w:r>
      <w:proofErr w:type="gramEnd"/>
      <w:r w:rsidRPr="00FB1D74">
        <w:rPr>
          <w:color w:val="000000"/>
          <w:sz w:val="22"/>
        </w:rPr>
        <w:t xml:space="preserve"> 1998 г.</w:t>
      </w:r>
    </w:p>
    <w:p w14:paraId="2575E3AD" w14:textId="77777777" w:rsidR="00FB1D74" w:rsidRPr="00FB1D74" w:rsidRDefault="00FB1D74" w:rsidP="00FB1D74">
      <w:pPr>
        <w:rPr>
          <w:color w:val="000000"/>
          <w:sz w:val="22"/>
        </w:rPr>
      </w:pPr>
    </w:p>
    <w:p w14:paraId="36AC24D0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Тип ГТУ. тип камеры сгорания и вид топлива: Газопоршневой генератор G 3412;</w:t>
      </w:r>
    </w:p>
    <w:p w14:paraId="050D058D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 xml:space="preserve"> топливо - газ</w:t>
      </w:r>
    </w:p>
    <w:p w14:paraId="5F9A985C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Расход топлива при максимальной нагрузке. т/ч (</w:t>
      </w:r>
      <w:proofErr w:type="gramStart"/>
      <w:r w:rsidRPr="00FB1D74">
        <w:rPr>
          <w:color w:val="000000"/>
          <w:sz w:val="22"/>
        </w:rPr>
        <w:t>тыс.нм</w:t>
      </w:r>
      <w:proofErr w:type="gramEnd"/>
      <w:r w:rsidRPr="00FB1D74">
        <w:rPr>
          <w:color w:val="000000"/>
          <w:sz w:val="22"/>
        </w:rPr>
        <w:t>3/ч) . BG = 0.111</w:t>
      </w:r>
    </w:p>
    <w:p w14:paraId="48D3ECB8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Среднегодовой расход топлива. т/г (</w:t>
      </w:r>
      <w:proofErr w:type="gramStart"/>
      <w:r w:rsidRPr="00FB1D74">
        <w:rPr>
          <w:color w:val="000000"/>
          <w:sz w:val="22"/>
        </w:rPr>
        <w:t>тыс.м</w:t>
      </w:r>
      <w:proofErr w:type="gramEnd"/>
      <w:r w:rsidRPr="00FB1D74">
        <w:rPr>
          <w:color w:val="000000"/>
          <w:sz w:val="22"/>
        </w:rPr>
        <w:t>3/г) . BM = 2192.190</w:t>
      </w:r>
    </w:p>
    <w:p w14:paraId="052D2CE2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Теоретический объем дымовых газов. нм3/кг (нм3/нм3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V0R = 35</w:t>
      </w:r>
    </w:p>
    <w:p w14:paraId="311F8C01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Теоретический объем воздуха. нм3/</w:t>
      </w:r>
      <w:proofErr w:type="gramStart"/>
      <w:r w:rsidRPr="00FB1D74">
        <w:rPr>
          <w:color w:val="000000"/>
          <w:sz w:val="22"/>
        </w:rPr>
        <w:t>кг .</w:t>
      </w:r>
      <w:proofErr w:type="gramEnd"/>
      <w:r w:rsidRPr="00FB1D74">
        <w:rPr>
          <w:color w:val="000000"/>
          <w:sz w:val="22"/>
        </w:rPr>
        <w:t xml:space="preserve"> V0 = 35</w:t>
      </w:r>
    </w:p>
    <w:p w14:paraId="224ADB28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Теоретический объем водяных паров. нм3/кг (нм3/нм3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VH2O = 1</w:t>
      </w:r>
    </w:p>
    <w:p w14:paraId="2CC64A60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Коэффициент избытка воздуха в отработавших газах за турбиной(табл.2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AOT = 4.6</w:t>
      </w:r>
    </w:p>
    <w:p w14:paraId="4E200B3B" w14:textId="77777777" w:rsidR="00FB1D74" w:rsidRPr="00FB1D74" w:rsidRDefault="00FB1D74" w:rsidP="00FB1D74">
      <w:pPr>
        <w:rPr>
          <w:color w:val="000000"/>
          <w:sz w:val="22"/>
          <w:lang w:val="en-US"/>
        </w:rPr>
      </w:pPr>
      <w:r w:rsidRPr="00FB1D74">
        <w:rPr>
          <w:color w:val="000000"/>
          <w:sz w:val="22"/>
        </w:rPr>
        <w:t>Объем сухих дымовых газов за турбиной. нм3/кг (нм3/нм3) (28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</w:t>
      </w:r>
      <w:r w:rsidRPr="00FB1D74">
        <w:rPr>
          <w:color w:val="000000"/>
          <w:sz w:val="22"/>
          <w:lang w:val="en-US"/>
        </w:rPr>
        <w:t>VCR = (V0R-VH2O) + (AOT-1) * V0 = (35-1) + (4.6-1) * 35 = 160</w:t>
      </w:r>
    </w:p>
    <w:p w14:paraId="3E5BC5C7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Концентрация оксидов азота (в пересчете на NO2). мг/нм3(табл.2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CNOX = 225</w:t>
      </w:r>
    </w:p>
    <w:p w14:paraId="61BF39FC" w14:textId="77777777" w:rsidR="00FB1D74" w:rsidRPr="00FB1D74" w:rsidRDefault="00FB1D74" w:rsidP="00FB1D74">
      <w:pPr>
        <w:rPr>
          <w:color w:val="000000"/>
          <w:sz w:val="22"/>
        </w:rPr>
      </w:pPr>
    </w:p>
    <w:p w14:paraId="00205876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Общий выброс оксида и диоксида азота составляет по формуле (27)</w:t>
      </w:r>
    </w:p>
    <w:p w14:paraId="73EE4729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Максимально-разовый выброс. г/</w:t>
      </w:r>
      <w:proofErr w:type="gramStart"/>
      <w:r w:rsidRPr="00FB1D74">
        <w:rPr>
          <w:color w:val="000000"/>
          <w:sz w:val="22"/>
        </w:rPr>
        <w:t>с .</w:t>
      </w:r>
      <w:proofErr w:type="gramEnd"/>
      <w:r w:rsidRPr="00FB1D74">
        <w:rPr>
          <w:color w:val="000000"/>
          <w:sz w:val="22"/>
        </w:rPr>
        <w:t xml:space="preserve"> GNOX = CNOX * VCR * BG * 0.278 * 10 ^ -3 = 225 * 160 * 0.111 * 0.278 * 10 ^ -3 = 1.110888</w:t>
      </w:r>
    </w:p>
    <w:p w14:paraId="172CD4C1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Годовой выброс. т/</w:t>
      </w:r>
      <w:proofErr w:type="gramStart"/>
      <w:r w:rsidRPr="00FB1D74">
        <w:rPr>
          <w:color w:val="000000"/>
          <w:sz w:val="22"/>
        </w:rPr>
        <w:t>год .</w:t>
      </w:r>
      <w:proofErr w:type="gramEnd"/>
      <w:r w:rsidRPr="00FB1D74">
        <w:rPr>
          <w:color w:val="000000"/>
          <w:sz w:val="22"/>
        </w:rPr>
        <w:t xml:space="preserve"> MNOX = CNOX * VCR * BM * 10 ^ -6 = 225 * 160 * 2192.190 * 10 ^ -6 = 76.65084</w:t>
      </w:r>
    </w:p>
    <w:p w14:paraId="2DEA9E58" w14:textId="77777777" w:rsidR="00FB1D74" w:rsidRPr="00FB1D74" w:rsidRDefault="00FB1D74" w:rsidP="00FB1D74">
      <w:pPr>
        <w:rPr>
          <w:color w:val="000000"/>
          <w:sz w:val="22"/>
        </w:rPr>
      </w:pPr>
    </w:p>
    <w:p w14:paraId="1CC97295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Примесь: 0301 Азота (IV) диоксид (4)</w:t>
      </w:r>
    </w:p>
    <w:p w14:paraId="773D8515" w14:textId="77777777" w:rsidR="00FB1D74" w:rsidRPr="00FB1D74" w:rsidRDefault="00FB1D74" w:rsidP="00FB1D74">
      <w:pPr>
        <w:rPr>
          <w:color w:val="000000"/>
          <w:sz w:val="22"/>
        </w:rPr>
      </w:pPr>
    </w:p>
    <w:p w14:paraId="0E27775C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Максимально-разовый выброс. г/с (12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_G_ = 0.8 * GNOX = 0.8 * 1.110888 = 0.8887104</w:t>
      </w:r>
    </w:p>
    <w:p w14:paraId="1B1ABA4C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Годовой выброс. т/год (12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_M_ = 0.8 * MNOX = 0.8 * 76.65084 = 61.320672</w:t>
      </w:r>
    </w:p>
    <w:p w14:paraId="6B69C016" w14:textId="77777777" w:rsidR="00FB1D74" w:rsidRPr="00FB1D74" w:rsidRDefault="00FB1D74" w:rsidP="00FB1D74">
      <w:pPr>
        <w:rPr>
          <w:color w:val="000000"/>
          <w:sz w:val="22"/>
        </w:rPr>
      </w:pPr>
    </w:p>
    <w:p w14:paraId="52FAFAF6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Примесь: 0304 Азот (II) оксид (6)</w:t>
      </w:r>
    </w:p>
    <w:p w14:paraId="017A89A9" w14:textId="77777777" w:rsidR="00FB1D74" w:rsidRPr="00FB1D74" w:rsidRDefault="00FB1D74" w:rsidP="00FB1D74">
      <w:pPr>
        <w:rPr>
          <w:color w:val="000000"/>
          <w:sz w:val="22"/>
        </w:rPr>
      </w:pPr>
    </w:p>
    <w:p w14:paraId="54FFC726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Максимально-разовый выброс. г/с (13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_G_ = 0.13 * GNOX = 0.13 * 1.110888 = 0.14441544</w:t>
      </w:r>
    </w:p>
    <w:p w14:paraId="7387E3D4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Годовой выброс. т/год (13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_M_ = 0.13 * MNOX = 0.13 * 76.65084 = 9.9646092</w:t>
      </w:r>
    </w:p>
    <w:p w14:paraId="3F3C3E51" w14:textId="77777777" w:rsidR="00FB1D74" w:rsidRPr="00FB1D74" w:rsidRDefault="00FB1D74" w:rsidP="00FB1D74">
      <w:pPr>
        <w:rPr>
          <w:color w:val="000000"/>
          <w:sz w:val="22"/>
        </w:rPr>
      </w:pPr>
    </w:p>
    <w:p w14:paraId="052F7E79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РАСЧЕТ ВЫБРОСОВ ОКИСИ УГЛЕРОДА И НЕСГОРЕВШИХ УГЛЕВОДОРОДОВ</w:t>
      </w:r>
    </w:p>
    <w:p w14:paraId="0A13A1A8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по РД 34.02.305-90</w:t>
      </w:r>
    </w:p>
    <w:p w14:paraId="2E2D5843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Вид топлива - газ</w:t>
      </w:r>
    </w:p>
    <w:p w14:paraId="1C9FDEF4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Расход топлива в кг/</w:t>
      </w:r>
      <w:proofErr w:type="gramStart"/>
      <w:r w:rsidRPr="00FB1D74">
        <w:rPr>
          <w:color w:val="000000"/>
          <w:sz w:val="22"/>
        </w:rPr>
        <w:t>с .</w:t>
      </w:r>
      <w:proofErr w:type="gramEnd"/>
      <w:r w:rsidRPr="00FB1D74">
        <w:rPr>
          <w:color w:val="000000"/>
          <w:sz w:val="22"/>
        </w:rPr>
        <w:t xml:space="preserve"> B = BG / 3.6 = 0.111 / 3.6 = 0.03083</w:t>
      </w:r>
    </w:p>
    <w:p w14:paraId="3C38FD99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Потери теплоты от химической неполноты сгорания топлива. % . Q3 = 0.1</w:t>
      </w:r>
    </w:p>
    <w:p w14:paraId="7165B0F1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Коэффициенты</w:t>
      </w:r>
      <w:proofErr w:type="gramStart"/>
      <w:r w:rsidRPr="00FB1D74">
        <w:rPr>
          <w:color w:val="000000"/>
          <w:sz w:val="22"/>
        </w:rPr>
        <w:t>.</w:t>
      </w:r>
      <w:proofErr w:type="gramEnd"/>
      <w:r w:rsidRPr="00FB1D74">
        <w:rPr>
          <w:color w:val="000000"/>
          <w:sz w:val="22"/>
        </w:rPr>
        <w:t xml:space="preserve"> определяемый видом сжигания топлива</w:t>
      </w:r>
    </w:p>
    <w:p w14:paraId="65421000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ACO = 22.8</w:t>
      </w:r>
    </w:p>
    <w:p w14:paraId="326CB2FB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ACH4 = 5.01</w:t>
      </w:r>
    </w:p>
    <w:p w14:paraId="0F1B1F01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Показатели степени</w:t>
      </w:r>
      <w:proofErr w:type="gramStart"/>
      <w:r w:rsidRPr="00FB1D74">
        <w:rPr>
          <w:color w:val="000000"/>
          <w:sz w:val="22"/>
        </w:rPr>
        <w:t>.</w:t>
      </w:r>
      <w:proofErr w:type="gramEnd"/>
      <w:r w:rsidRPr="00FB1D74">
        <w:rPr>
          <w:color w:val="000000"/>
          <w:sz w:val="22"/>
        </w:rPr>
        <w:t xml:space="preserve"> определяемые видом сжигаемого топлива</w:t>
      </w:r>
    </w:p>
    <w:p w14:paraId="1E811858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NCO = 0.6</w:t>
      </w:r>
    </w:p>
    <w:p w14:paraId="598FBD89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NCH4 = 1.2</w:t>
      </w:r>
    </w:p>
    <w:p w14:paraId="7A671B3D" w14:textId="77777777" w:rsidR="00FB1D74" w:rsidRPr="00FB1D74" w:rsidRDefault="00FB1D74" w:rsidP="00FB1D74">
      <w:pPr>
        <w:rPr>
          <w:color w:val="000000"/>
          <w:sz w:val="22"/>
        </w:rPr>
      </w:pPr>
    </w:p>
    <w:p w14:paraId="608CF7A2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Примесь: 0337 Углерод оксид (594)</w:t>
      </w:r>
    </w:p>
    <w:p w14:paraId="1B04E117" w14:textId="77777777" w:rsidR="00FB1D74" w:rsidRPr="00FB1D74" w:rsidRDefault="00FB1D74" w:rsidP="00FB1D74">
      <w:pPr>
        <w:rPr>
          <w:color w:val="000000"/>
          <w:sz w:val="22"/>
        </w:rPr>
      </w:pPr>
    </w:p>
    <w:p w14:paraId="253BDDAA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 xml:space="preserve">Удельный выброс оксида углерода. г/кг </w:t>
      </w:r>
      <w:proofErr w:type="gramStart"/>
      <w:r w:rsidRPr="00FB1D74">
        <w:rPr>
          <w:color w:val="000000"/>
          <w:sz w:val="22"/>
        </w:rPr>
        <w:t>топлива .</w:t>
      </w:r>
      <w:proofErr w:type="gramEnd"/>
      <w:r w:rsidRPr="00FB1D74">
        <w:rPr>
          <w:color w:val="000000"/>
          <w:sz w:val="22"/>
        </w:rPr>
        <w:t xml:space="preserve"> JCO = ACO * Q3 ^ NCO = 22.8 * 0.1 ^ 0.6 = 5.73</w:t>
      </w:r>
    </w:p>
    <w:p w14:paraId="04B37FFA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Суммарное кол-во окиси углерода</w:t>
      </w:r>
      <w:proofErr w:type="gramStart"/>
      <w:r w:rsidRPr="00FB1D74">
        <w:rPr>
          <w:color w:val="000000"/>
          <w:sz w:val="22"/>
        </w:rPr>
        <w:t>.</w:t>
      </w:r>
      <w:proofErr w:type="gramEnd"/>
      <w:r w:rsidRPr="00FB1D74">
        <w:rPr>
          <w:color w:val="000000"/>
          <w:sz w:val="22"/>
        </w:rPr>
        <w:t xml:space="preserve"> выбрасываемое в атмосферу. г/с</w:t>
      </w:r>
    </w:p>
    <w:p w14:paraId="75415CA7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_G_ = JCO * B = 5.73 * 0.03083 = 0.1766559</w:t>
      </w:r>
    </w:p>
    <w:p w14:paraId="678C73C4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Валовый выброс. т/</w:t>
      </w:r>
      <w:proofErr w:type="gramStart"/>
      <w:r w:rsidRPr="00FB1D74">
        <w:rPr>
          <w:color w:val="000000"/>
          <w:sz w:val="22"/>
        </w:rPr>
        <w:t>год .</w:t>
      </w:r>
      <w:proofErr w:type="gramEnd"/>
      <w:r w:rsidRPr="00FB1D74">
        <w:rPr>
          <w:color w:val="000000"/>
          <w:sz w:val="22"/>
        </w:rPr>
        <w:t xml:space="preserve"> _M_ = JCO * BM / 1000 = 5.73 * 2192.190/ 1000 = 12.56697</w:t>
      </w:r>
    </w:p>
    <w:p w14:paraId="12422536" w14:textId="77777777" w:rsidR="00FB1D74" w:rsidRPr="00FB1D74" w:rsidRDefault="00FB1D74" w:rsidP="00FB1D74">
      <w:pPr>
        <w:rPr>
          <w:color w:val="000000"/>
          <w:sz w:val="22"/>
        </w:rPr>
      </w:pPr>
    </w:p>
    <w:p w14:paraId="0E9A3787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Примесь: 0410 Метан (734*)</w:t>
      </w:r>
    </w:p>
    <w:p w14:paraId="4D50DE47" w14:textId="77777777" w:rsidR="00FB1D74" w:rsidRPr="00FB1D74" w:rsidRDefault="00FB1D74" w:rsidP="00FB1D74">
      <w:pPr>
        <w:rPr>
          <w:color w:val="000000"/>
          <w:sz w:val="22"/>
        </w:rPr>
      </w:pPr>
    </w:p>
    <w:p w14:paraId="326C3863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 xml:space="preserve">Удельный выброс углеводородов. г/кг </w:t>
      </w:r>
      <w:proofErr w:type="gramStart"/>
      <w:r w:rsidRPr="00FB1D74">
        <w:rPr>
          <w:color w:val="000000"/>
          <w:sz w:val="22"/>
        </w:rPr>
        <w:t>топлива .</w:t>
      </w:r>
      <w:proofErr w:type="gramEnd"/>
      <w:r w:rsidRPr="00FB1D74">
        <w:rPr>
          <w:color w:val="000000"/>
          <w:sz w:val="22"/>
        </w:rPr>
        <w:t xml:space="preserve"> JCH4 = ACH4 * Q3 ^ NCH4 = 5.01 * 0.1 ^ 1.2 = 0.316</w:t>
      </w:r>
    </w:p>
    <w:p w14:paraId="7CBC0BB2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Суммарное кол-во несгоревших углеводородов в пересчете на метан.</w:t>
      </w:r>
    </w:p>
    <w:p w14:paraId="5519B4C8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выбрасываемое в атмосферу. г/</w:t>
      </w:r>
      <w:proofErr w:type="gramStart"/>
      <w:r w:rsidRPr="00FB1D74">
        <w:rPr>
          <w:color w:val="000000"/>
          <w:sz w:val="22"/>
        </w:rPr>
        <w:t>с .</w:t>
      </w:r>
      <w:proofErr w:type="gramEnd"/>
      <w:r w:rsidRPr="00FB1D74">
        <w:rPr>
          <w:color w:val="000000"/>
          <w:sz w:val="22"/>
        </w:rPr>
        <w:t xml:space="preserve"> _G_ = JCH4 * B = 0.316 * 0.03083 = 0.009742</w:t>
      </w:r>
    </w:p>
    <w:p w14:paraId="56394614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Валовый выброс. т/</w:t>
      </w:r>
      <w:proofErr w:type="gramStart"/>
      <w:r w:rsidRPr="00FB1D74">
        <w:rPr>
          <w:color w:val="000000"/>
          <w:sz w:val="22"/>
        </w:rPr>
        <w:t>год .</w:t>
      </w:r>
      <w:proofErr w:type="gramEnd"/>
      <w:r w:rsidRPr="00FB1D74">
        <w:rPr>
          <w:color w:val="000000"/>
          <w:sz w:val="22"/>
        </w:rPr>
        <w:t xml:space="preserve"> _M_ = JCH4 * BM / 1000 = 0.316 * 2192.190 / 1000 = 0.692732</w:t>
      </w:r>
    </w:p>
    <w:p w14:paraId="6E425CE8" w14:textId="77777777" w:rsidR="00FB1D74" w:rsidRPr="00FB1D74" w:rsidRDefault="00FB1D74" w:rsidP="00FB1D74">
      <w:pPr>
        <w:rPr>
          <w:color w:val="000000"/>
          <w:sz w:val="22"/>
        </w:rPr>
      </w:pPr>
    </w:p>
    <w:p w14:paraId="02F322DA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Итого выбросы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6CC12AA1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AE55" w14:textId="77777777" w:rsidR="00FB1D74" w:rsidRPr="00FB1D74" w:rsidRDefault="00FB1D74" w:rsidP="00FB1D74">
            <w:pPr>
              <w:jc w:val="center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C201" w14:textId="77777777" w:rsidR="00FB1D74" w:rsidRPr="00FB1D74" w:rsidRDefault="00FB1D74" w:rsidP="00FB1D74">
            <w:pPr>
              <w:jc w:val="center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8A03" w14:textId="77777777" w:rsidR="00FB1D74" w:rsidRPr="00FB1D74" w:rsidRDefault="00FB1D74" w:rsidP="00FB1D74">
            <w:pPr>
              <w:jc w:val="center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7347" w14:textId="77777777" w:rsidR="00FB1D74" w:rsidRPr="00FB1D74" w:rsidRDefault="00FB1D74" w:rsidP="00FB1D74">
            <w:pPr>
              <w:jc w:val="center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Выброс т/год</w:t>
            </w:r>
          </w:p>
        </w:tc>
      </w:tr>
      <w:tr w:rsidR="00FB1D74" w:rsidRPr="00FB1D74" w14:paraId="237B16A7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596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0301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8215" w14:textId="77777777" w:rsidR="00FB1D74" w:rsidRPr="00FB1D74" w:rsidRDefault="00FB1D74" w:rsidP="00FB1D74">
            <w:pPr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Азота (IV) диоксид (4)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4C4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0.8887104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01C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61.320672</w:t>
            </w:r>
          </w:p>
        </w:tc>
      </w:tr>
      <w:tr w:rsidR="00FB1D74" w:rsidRPr="00FB1D74" w14:paraId="700177F2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BDD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0304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AB49" w14:textId="77777777" w:rsidR="00FB1D74" w:rsidRPr="00FB1D74" w:rsidRDefault="00FB1D74" w:rsidP="00FB1D74">
            <w:pPr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Азот (II) оксид (6)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E29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0.14441544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8BB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9.9646092</w:t>
            </w:r>
          </w:p>
        </w:tc>
      </w:tr>
      <w:tr w:rsidR="00FB1D74" w:rsidRPr="00FB1D74" w14:paraId="4D9E8B47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782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0337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1FC0" w14:textId="77777777" w:rsidR="00FB1D74" w:rsidRPr="00FB1D74" w:rsidRDefault="00FB1D74" w:rsidP="00FB1D74">
            <w:pPr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Углерод оксид (594)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C95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0.1766559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D81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12.56697</w:t>
            </w:r>
          </w:p>
        </w:tc>
      </w:tr>
      <w:tr w:rsidR="00FB1D74" w:rsidRPr="00FB1D74" w14:paraId="0DD7B9B6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0C3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0410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89A0" w14:textId="77777777" w:rsidR="00FB1D74" w:rsidRPr="00FB1D74" w:rsidRDefault="00FB1D74" w:rsidP="00FB1D74">
            <w:pPr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Метан (734*)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8B5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0.009742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E4F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0.692732</w:t>
            </w:r>
          </w:p>
        </w:tc>
      </w:tr>
    </w:tbl>
    <w:p w14:paraId="27FC2B86" w14:textId="77777777" w:rsidR="00FB1D74" w:rsidRPr="00FB1D74" w:rsidRDefault="00FB1D74" w:rsidP="00FB1D74">
      <w:pPr>
        <w:rPr>
          <w:sz w:val="22"/>
          <w:szCs w:val="22"/>
        </w:rPr>
      </w:pPr>
    </w:p>
    <w:p w14:paraId="101E7432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0017, Дымовая труба </w:t>
      </w:r>
    </w:p>
    <w:p w14:paraId="7B5C64B2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>Источник выделения N 049,</w:t>
      </w:r>
      <w:r w:rsidRPr="00FB1D74">
        <w:rPr>
          <w:b/>
          <w:bCs/>
          <w:color w:val="000000"/>
          <w:sz w:val="22"/>
          <w:szCs w:val="22"/>
          <w:lang w:val="kk-KZ"/>
        </w:rPr>
        <w:t xml:space="preserve"> Газопоршневой </w:t>
      </w:r>
      <w:r w:rsidRPr="00FB1D74">
        <w:rPr>
          <w:b/>
          <w:bCs/>
          <w:color w:val="000000"/>
          <w:sz w:val="22"/>
          <w:szCs w:val="22"/>
        </w:rPr>
        <w:t xml:space="preserve">генератор </w:t>
      </w:r>
      <w:r w:rsidRPr="00FB1D74">
        <w:rPr>
          <w:b/>
          <w:bCs/>
          <w:color w:val="000000"/>
          <w:sz w:val="22"/>
          <w:szCs w:val="22"/>
          <w:lang w:val="en-US"/>
        </w:rPr>
        <w:t>G</w:t>
      </w:r>
      <w:r w:rsidRPr="00FB1D74">
        <w:rPr>
          <w:b/>
          <w:bCs/>
          <w:color w:val="000000"/>
          <w:sz w:val="22"/>
          <w:szCs w:val="22"/>
        </w:rPr>
        <w:t xml:space="preserve"> 3516</w:t>
      </w:r>
    </w:p>
    <w:p w14:paraId="22900C42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>Список литературы:</w:t>
      </w:r>
    </w:p>
    <w:p w14:paraId="0B3302BE" w14:textId="77777777" w:rsidR="00FB1D74" w:rsidRPr="00FB1D74" w:rsidRDefault="00FB1D74" w:rsidP="00FB1D74">
      <w:pPr>
        <w:rPr>
          <w:color w:val="000000"/>
          <w:sz w:val="22"/>
        </w:rPr>
      </w:pPr>
      <w:bookmarkStart w:id="1" w:name="_Hlk184741470"/>
      <w:r w:rsidRPr="00FB1D74">
        <w:rPr>
          <w:color w:val="000000"/>
          <w:sz w:val="22"/>
        </w:rPr>
        <w:t>Расчет выбросов загрязняющих веществ в атмосферу от газотурбинных установок</w:t>
      </w:r>
    </w:p>
    <w:p w14:paraId="3EFCE06E" w14:textId="77777777" w:rsidR="00FB1D74" w:rsidRPr="00FB1D74" w:rsidRDefault="00FB1D74" w:rsidP="00FB1D74">
      <w:pPr>
        <w:rPr>
          <w:color w:val="000000"/>
          <w:sz w:val="22"/>
        </w:rPr>
      </w:pPr>
    </w:p>
    <w:p w14:paraId="063AB8A7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Список литературы:</w:t>
      </w:r>
    </w:p>
    <w:p w14:paraId="15CA863C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1. Методика определения выбросов загрязняющих веществ в атмосферу для тепловых электростанций и котельных (</w:t>
      </w:r>
      <w:proofErr w:type="gramStart"/>
      <w:r w:rsidRPr="00FB1D74">
        <w:rPr>
          <w:color w:val="000000"/>
          <w:sz w:val="22"/>
        </w:rPr>
        <w:t>п.3.1.2)Приложение</w:t>
      </w:r>
      <w:proofErr w:type="gramEnd"/>
      <w:r w:rsidRPr="00FB1D74">
        <w:rPr>
          <w:color w:val="000000"/>
          <w:sz w:val="22"/>
        </w:rPr>
        <w:t xml:space="preserve"> №4 к Приказу Министра охраны окружающей среды Республики Казахстан от 18.04.2008 №100-п</w:t>
      </w:r>
    </w:p>
    <w:p w14:paraId="158C5BAE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 xml:space="preserve">2. Методика определения валовых </w:t>
      </w:r>
      <w:proofErr w:type="gramStart"/>
      <w:r w:rsidRPr="00FB1D74">
        <w:rPr>
          <w:color w:val="000000"/>
          <w:sz w:val="22"/>
        </w:rPr>
        <w:t>выбросов  ЗВ</w:t>
      </w:r>
      <w:proofErr w:type="gramEnd"/>
      <w:r w:rsidRPr="00FB1D74">
        <w:rPr>
          <w:color w:val="000000"/>
          <w:sz w:val="22"/>
        </w:rPr>
        <w:t xml:space="preserve"> в атмосферу от котельных установок ТЭС. РД 34.02.305-98. </w:t>
      </w:r>
      <w:proofErr w:type="gramStart"/>
      <w:r w:rsidRPr="00FB1D74">
        <w:rPr>
          <w:color w:val="000000"/>
          <w:sz w:val="22"/>
        </w:rPr>
        <w:t>М..</w:t>
      </w:r>
      <w:proofErr w:type="gramEnd"/>
      <w:r w:rsidRPr="00FB1D74">
        <w:rPr>
          <w:color w:val="000000"/>
          <w:sz w:val="22"/>
        </w:rPr>
        <w:t xml:space="preserve"> 1998 г.</w:t>
      </w:r>
    </w:p>
    <w:p w14:paraId="44A5D84F" w14:textId="77777777" w:rsidR="00FB1D74" w:rsidRPr="00FB1D74" w:rsidRDefault="00FB1D74" w:rsidP="00FB1D74">
      <w:pPr>
        <w:rPr>
          <w:color w:val="000000"/>
          <w:sz w:val="22"/>
        </w:rPr>
      </w:pPr>
    </w:p>
    <w:p w14:paraId="29682E16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 xml:space="preserve">Тип ГТУ. тип камеры сгорания и вид топлива: Газопоршневой генератор G 3516; </w:t>
      </w:r>
    </w:p>
    <w:p w14:paraId="1CBCBE3D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топливо - газ</w:t>
      </w:r>
    </w:p>
    <w:p w14:paraId="0FDADF23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Расход топлива при максимальной нагрузке. т/ч (</w:t>
      </w:r>
      <w:proofErr w:type="gramStart"/>
      <w:r w:rsidRPr="00FB1D74">
        <w:rPr>
          <w:color w:val="000000"/>
          <w:sz w:val="22"/>
        </w:rPr>
        <w:t>тыс.нм</w:t>
      </w:r>
      <w:proofErr w:type="gramEnd"/>
      <w:r w:rsidRPr="00FB1D74">
        <w:rPr>
          <w:color w:val="000000"/>
          <w:sz w:val="22"/>
        </w:rPr>
        <w:t>3/ч) . BG = 0.273</w:t>
      </w:r>
    </w:p>
    <w:p w14:paraId="5AAF054D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Среднегодовой расход топлива. т/г (</w:t>
      </w:r>
      <w:proofErr w:type="gramStart"/>
      <w:r w:rsidRPr="00FB1D74">
        <w:rPr>
          <w:color w:val="000000"/>
          <w:sz w:val="22"/>
        </w:rPr>
        <w:t>тыс.м</w:t>
      </w:r>
      <w:proofErr w:type="gramEnd"/>
      <w:r w:rsidRPr="00FB1D74">
        <w:rPr>
          <w:color w:val="000000"/>
          <w:sz w:val="22"/>
        </w:rPr>
        <w:t>3/г) . BM = 24,464</w:t>
      </w:r>
    </w:p>
    <w:p w14:paraId="076B2EAC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Теоретический объем дымовых газов. нм3/кг (нм3/нм3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V0R = 35</w:t>
      </w:r>
    </w:p>
    <w:p w14:paraId="35EA2BD7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Теоретический объем воздуха. нм3/</w:t>
      </w:r>
      <w:proofErr w:type="gramStart"/>
      <w:r w:rsidRPr="00FB1D74">
        <w:rPr>
          <w:color w:val="000000"/>
          <w:sz w:val="22"/>
        </w:rPr>
        <w:t>кг .</w:t>
      </w:r>
      <w:proofErr w:type="gramEnd"/>
      <w:r w:rsidRPr="00FB1D74">
        <w:rPr>
          <w:color w:val="000000"/>
          <w:sz w:val="22"/>
        </w:rPr>
        <w:t xml:space="preserve"> V0 = 35</w:t>
      </w:r>
    </w:p>
    <w:p w14:paraId="73A0A926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Теоретический объем водяных паров. нм3/кг (нм3/нм3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VH2O = 1</w:t>
      </w:r>
    </w:p>
    <w:p w14:paraId="75861308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Коэффициент избытка воздуха в отработавших газах за турбиной(табл.2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AOT = 4.6</w:t>
      </w:r>
    </w:p>
    <w:p w14:paraId="33952067" w14:textId="77777777" w:rsidR="00FB1D74" w:rsidRPr="00FB1D74" w:rsidRDefault="00FB1D74" w:rsidP="00FB1D74">
      <w:pPr>
        <w:rPr>
          <w:color w:val="000000"/>
          <w:sz w:val="22"/>
          <w:lang w:val="en-US"/>
        </w:rPr>
      </w:pPr>
      <w:r w:rsidRPr="00FB1D74">
        <w:rPr>
          <w:color w:val="000000"/>
          <w:sz w:val="22"/>
        </w:rPr>
        <w:t>Объем сухих дымовых газов за турбиной. нм3/кг (нм3/нм3) (28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</w:t>
      </w:r>
      <w:r w:rsidRPr="00FB1D74">
        <w:rPr>
          <w:color w:val="000000"/>
          <w:sz w:val="22"/>
          <w:lang w:val="en-US"/>
        </w:rPr>
        <w:t>VCR = (V0R-VH2O) + (AOT-1) * V0 = (35-1) + (4.6-1) * 35 = 160</w:t>
      </w:r>
    </w:p>
    <w:p w14:paraId="7B08EB0D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Концентрация оксидов азота (в пересчете на NO2). мг/нм3(табл.2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CNOX = 225</w:t>
      </w:r>
    </w:p>
    <w:p w14:paraId="202E578C" w14:textId="77777777" w:rsidR="00FB1D74" w:rsidRPr="00FB1D74" w:rsidRDefault="00FB1D74" w:rsidP="00FB1D74">
      <w:pPr>
        <w:rPr>
          <w:color w:val="000000"/>
          <w:sz w:val="22"/>
        </w:rPr>
      </w:pPr>
    </w:p>
    <w:p w14:paraId="2CE15939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Общий выброс оксида и диоксида азота составляет по формуле (27)</w:t>
      </w:r>
    </w:p>
    <w:p w14:paraId="5C289E7F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Максимально-разовый выброс. г/</w:t>
      </w:r>
      <w:proofErr w:type="gramStart"/>
      <w:r w:rsidRPr="00FB1D74">
        <w:rPr>
          <w:color w:val="000000"/>
          <w:sz w:val="22"/>
        </w:rPr>
        <w:t>с .</w:t>
      </w:r>
      <w:proofErr w:type="gramEnd"/>
      <w:r w:rsidRPr="00FB1D74">
        <w:rPr>
          <w:color w:val="000000"/>
          <w:sz w:val="22"/>
        </w:rPr>
        <w:t xml:space="preserve"> GNOX = CNOX * VCR * BG * 0.278 * 10 ^ -3 = 225 * 160 * 0.273 * 0.278 * 10 ^ -3 = 2.732184</w:t>
      </w:r>
    </w:p>
    <w:p w14:paraId="1D555038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Годовой выброс. т/</w:t>
      </w:r>
      <w:proofErr w:type="gramStart"/>
      <w:r w:rsidRPr="00FB1D74">
        <w:rPr>
          <w:color w:val="000000"/>
          <w:sz w:val="22"/>
        </w:rPr>
        <w:t>год .</w:t>
      </w:r>
      <w:proofErr w:type="gramEnd"/>
      <w:r w:rsidRPr="00FB1D74">
        <w:rPr>
          <w:color w:val="000000"/>
          <w:sz w:val="22"/>
        </w:rPr>
        <w:t xml:space="preserve"> MNOX = CNOX * VCR * BM * 10 ^ -6 = 225 * 160 * 24.464 * 10 ^ -6 = 0.880704</w:t>
      </w:r>
    </w:p>
    <w:p w14:paraId="6CF34544" w14:textId="77777777" w:rsidR="00FB1D74" w:rsidRPr="00FB1D74" w:rsidRDefault="00FB1D74" w:rsidP="00FB1D74">
      <w:pPr>
        <w:rPr>
          <w:color w:val="000000"/>
          <w:sz w:val="22"/>
        </w:rPr>
      </w:pPr>
    </w:p>
    <w:p w14:paraId="4BB52223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Примесь: 0301 Азота (IV) диоксид (4)</w:t>
      </w:r>
    </w:p>
    <w:p w14:paraId="7EEB69DC" w14:textId="77777777" w:rsidR="00FB1D74" w:rsidRPr="00FB1D74" w:rsidRDefault="00FB1D74" w:rsidP="00FB1D74">
      <w:pPr>
        <w:rPr>
          <w:color w:val="000000"/>
          <w:sz w:val="22"/>
        </w:rPr>
      </w:pPr>
    </w:p>
    <w:p w14:paraId="28491243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Максимально-разовый выброс. г/с (12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_G_ = 0.8 * GNOX = 0.8 * 2.732184= 2.1857472</w:t>
      </w:r>
    </w:p>
    <w:p w14:paraId="164E5934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Годовой выброс. т/год (12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_M_ = 0.8 * MNOX = 0.8 * 0.880704= 0.7045632</w:t>
      </w:r>
    </w:p>
    <w:p w14:paraId="56C0D098" w14:textId="77777777" w:rsidR="00FB1D74" w:rsidRPr="00FB1D74" w:rsidRDefault="00FB1D74" w:rsidP="00FB1D74">
      <w:pPr>
        <w:rPr>
          <w:color w:val="000000"/>
          <w:sz w:val="22"/>
        </w:rPr>
      </w:pPr>
    </w:p>
    <w:p w14:paraId="3E0F339B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Примесь: 0304 Азот (II) оксид (6)</w:t>
      </w:r>
    </w:p>
    <w:p w14:paraId="683B99B9" w14:textId="77777777" w:rsidR="00FB1D74" w:rsidRPr="00FB1D74" w:rsidRDefault="00FB1D74" w:rsidP="00FB1D74">
      <w:pPr>
        <w:rPr>
          <w:color w:val="000000"/>
          <w:sz w:val="22"/>
        </w:rPr>
      </w:pPr>
    </w:p>
    <w:p w14:paraId="518534EF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Максимально-разовый выброс. г/с (13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_G_ = 0.13 * GNOX = 0.13 * 2.732184= 0.35518392</w:t>
      </w:r>
    </w:p>
    <w:p w14:paraId="7E4C8FC9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Годовой выброс. т/год (13</w:t>
      </w:r>
      <w:proofErr w:type="gramStart"/>
      <w:r w:rsidRPr="00FB1D74">
        <w:rPr>
          <w:color w:val="000000"/>
          <w:sz w:val="22"/>
        </w:rPr>
        <w:t>) .</w:t>
      </w:r>
      <w:proofErr w:type="gramEnd"/>
      <w:r w:rsidRPr="00FB1D74">
        <w:rPr>
          <w:color w:val="000000"/>
          <w:sz w:val="22"/>
        </w:rPr>
        <w:t xml:space="preserve"> _M_ = 0.13 * MNOX = 0.13 * 0.880704= 0.11449152</w:t>
      </w:r>
    </w:p>
    <w:p w14:paraId="5A34FF7D" w14:textId="77777777" w:rsidR="00FB1D74" w:rsidRPr="00FB1D74" w:rsidRDefault="00FB1D74" w:rsidP="00FB1D74">
      <w:pPr>
        <w:rPr>
          <w:color w:val="000000"/>
          <w:sz w:val="22"/>
        </w:rPr>
      </w:pPr>
    </w:p>
    <w:p w14:paraId="3E3A46C9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РАСЧЕТ ВЫБРОСОВ ОКИСИ УГЛЕРОДА И НЕСГОРЕВШИХ УГЛЕВОДОРОДОВ</w:t>
      </w:r>
    </w:p>
    <w:p w14:paraId="5CBA67D5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по РД 34.02.305-90</w:t>
      </w:r>
    </w:p>
    <w:p w14:paraId="762E35E9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Вид топлива - газ</w:t>
      </w:r>
    </w:p>
    <w:p w14:paraId="65D71C2F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Расход топлива в кг/</w:t>
      </w:r>
      <w:proofErr w:type="gramStart"/>
      <w:r w:rsidRPr="00FB1D74">
        <w:rPr>
          <w:color w:val="000000"/>
          <w:sz w:val="22"/>
        </w:rPr>
        <w:t>с .</w:t>
      </w:r>
      <w:proofErr w:type="gramEnd"/>
      <w:r w:rsidRPr="00FB1D74">
        <w:rPr>
          <w:color w:val="000000"/>
          <w:sz w:val="22"/>
        </w:rPr>
        <w:t xml:space="preserve"> B = BG / 3.6 = 0.273 / 3.6 = 0.07583</w:t>
      </w:r>
    </w:p>
    <w:p w14:paraId="086130B0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Потери теплоты от химической неполноты сгорания топлива. % . Q3 = 0.1</w:t>
      </w:r>
    </w:p>
    <w:p w14:paraId="13957BD9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Коэффициенты</w:t>
      </w:r>
      <w:proofErr w:type="gramStart"/>
      <w:r w:rsidRPr="00FB1D74">
        <w:rPr>
          <w:color w:val="000000"/>
          <w:sz w:val="22"/>
        </w:rPr>
        <w:t>.</w:t>
      </w:r>
      <w:proofErr w:type="gramEnd"/>
      <w:r w:rsidRPr="00FB1D74">
        <w:rPr>
          <w:color w:val="000000"/>
          <w:sz w:val="22"/>
        </w:rPr>
        <w:t xml:space="preserve"> определяемый видом сжигания топлива</w:t>
      </w:r>
    </w:p>
    <w:p w14:paraId="68BCF83D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ACO = 22.8</w:t>
      </w:r>
    </w:p>
    <w:p w14:paraId="348C3625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ACH4 = 5.01</w:t>
      </w:r>
    </w:p>
    <w:p w14:paraId="0205F832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Показатели степени</w:t>
      </w:r>
      <w:proofErr w:type="gramStart"/>
      <w:r w:rsidRPr="00FB1D74">
        <w:rPr>
          <w:color w:val="000000"/>
          <w:sz w:val="22"/>
        </w:rPr>
        <w:t>.</w:t>
      </w:r>
      <w:proofErr w:type="gramEnd"/>
      <w:r w:rsidRPr="00FB1D74">
        <w:rPr>
          <w:color w:val="000000"/>
          <w:sz w:val="22"/>
        </w:rPr>
        <w:t xml:space="preserve"> определяемые видом сжигаемого топлива</w:t>
      </w:r>
    </w:p>
    <w:p w14:paraId="3A0F45F8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lastRenderedPageBreak/>
        <w:t>NCO = 0.6</w:t>
      </w:r>
    </w:p>
    <w:p w14:paraId="76FC1096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NCH4 = 1.2</w:t>
      </w:r>
    </w:p>
    <w:p w14:paraId="3F154500" w14:textId="77777777" w:rsidR="00FB1D74" w:rsidRPr="00FB1D74" w:rsidRDefault="00FB1D74" w:rsidP="00FB1D74">
      <w:pPr>
        <w:rPr>
          <w:color w:val="000000"/>
          <w:sz w:val="22"/>
        </w:rPr>
      </w:pPr>
    </w:p>
    <w:p w14:paraId="2E04EA3E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Примесь: 0337 Углерод оксид (594)</w:t>
      </w:r>
    </w:p>
    <w:p w14:paraId="0D9B0CD1" w14:textId="77777777" w:rsidR="00FB1D74" w:rsidRPr="00FB1D74" w:rsidRDefault="00FB1D74" w:rsidP="00FB1D74">
      <w:pPr>
        <w:rPr>
          <w:color w:val="000000"/>
          <w:sz w:val="22"/>
        </w:rPr>
      </w:pPr>
    </w:p>
    <w:p w14:paraId="10475B8F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 xml:space="preserve">Удельный выброс оксида углерода. г/кг </w:t>
      </w:r>
      <w:proofErr w:type="gramStart"/>
      <w:r w:rsidRPr="00FB1D74">
        <w:rPr>
          <w:color w:val="000000"/>
          <w:sz w:val="22"/>
        </w:rPr>
        <w:t>топлива .</w:t>
      </w:r>
      <w:proofErr w:type="gramEnd"/>
      <w:r w:rsidRPr="00FB1D74">
        <w:rPr>
          <w:color w:val="000000"/>
          <w:sz w:val="22"/>
        </w:rPr>
        <w:t xml:space="preserve"> JCO = ACO * Q3 ^ NCO = 22.8 * 0.1 ^ 0.6 = 5.73</w:t>
      </w:r>
    </w:p>
    <w:p w14:paraId="1C90482E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Суммарное кол-во окиси углерода</w:t>
      </w:r>
      <w:proofErr w:type="gramStart"/>
      <w:r w:rsidRPr="00FB1D74">
        <w:rPr>
          <w:color w:val="000000"/>
          <w:sz w:val="22"/>
        </w:rPr>
        <w:t>.</w:t>
      </w:r>
      <w:proofErr w:type="gramEnd"/>
      <w:r w:rsidRPr="00FB1D74">
        <w:rPr>
          <w:color w:val="000000"/>
          <w:sz w:val="22"/>
        </w:rPr>
        <w:t xml:space="preserve"> выбрасываемое в атмосферу. г/с</w:t>
      </w:r>
    </w:p>
    <w:p w14:paraId="662DCE45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_G_ = JCO * B = 5.73 * 0.07583= 0.4345059</w:t>
      </w:r>
    </w:p>
    <w:p w14:paraId="064F2ACD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Валовый выброс. т/</w:t>
      </w:r>
      <w:proofErr w:type="gramStart"/>
      <w:r w:rsidRPr="00FB1D74">
        <w:rPr>
          <w:color w:val="000000"/>
          <w:sz w:val="22"/>
        </w:rPr>
        <w:t>год .</w:t>
      </w:r>
      <w:proofErr w:type="gramEnd"/>
      <w:r w:rsidRPr="00FB1D74">
        <w:rPr>
          <w:color w:val="000000"/>
          <w:sz w:val="22"/>
        </w:rPr>
        <w:t xml:space="preserve"> _M_ = JCO * BM / 1000 = 5.73 * 24,464/ 1000 = 0.14017872</w:t>
      </w:r>
    </w:p>
    <w:p w14:paraId="2629A602" w14:textId="77777777" w:rsidR="00FB1D74" w:rsidRPr="00FB1D74" w:rsidRDefault="00FB1D74" w:rsidP="00FB1D74">
      <w:pPr>
        <w:rPr>
          <w:color w:val="000000"/>
          <w:sz w:val="22"/>
        </w:rPr>
      </w:pPr>
    </w:p>
    <w:p w14:paraId="26D262A9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Примесь: 0410 Метан (734*)</w:t>
      </w:r>
    </w:p>
    <w:p w14:paraId="701FAF41" w14:textId="77777777" w:rsidR="00FB1D74" w:rsidRPr="00FB1D74" w:rsidRDefault="00FB1D74" w:rsidP="00FB1D74">
      <w:pPr>
        <w:rPr>
          <w:color w:val="000000"/>
          <w:sz w:val="22"/>
        </w:rPr>
      </w:pPr>
    </w:p>
    <w:p w14:paraId="0A9343DB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 xml:space="preserve">Удельный выброс углеводородов. г/кг </w:t>
      </w:r>
      <w:proofErr w:type="gramStart"/>
      <w:r w:rsidRPr="00FB1D74">
        <w:rPr>
          <w:color w:val="000000"/>
          <w:sz w:val="22"/>
        </w:rPr>
        <w:t>топлива .</w:t>
      </w:r>
      <w:proofErr w:type="gramEnd"/>
      <w:r w:rsidRPr="00FB1D74">
        <w:rPr>
          <w:color w:val="000000"/>
          <w:sz w:val="22"/>
        </w:rPr>
        <w:t xml:space="preserve"> JCH4 = ACH4 * Q3 ^ NCH4 = 5.01 * 0.1 ^ 1.2 = 0.316</w:t>
      </w:r>
    </w:p>
    <w:p w14:paraId="4E9EEA1F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Суммарное кол-во несгоревших углеводородов в пересчете на метан.</w:t>
      </w:r>
    </w:p>
    <w:p w14:paraId="41887EA1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выбрасываемое в атмосферу. г/</w:t>
      </w:r>
      <w:proofErr w:type="gramStart"/>
      <w:r w:rsidRPr="00FB1D74">
        <w:rPr>
          <w:color w:val="000000"/>
          <w:sz w:val="22"/>
        </w:rPr>
        <w:t>с .</w:t>
      </w:r>
      <w:proofErr w:type="gramEnd"/>
      <w:r w:rsidRPr="00FB1D74">
        <w:rPr>
          <w:color w:val="000000"/>
          <w:sz w:val="22"/>
        </w:rPr>
        <w:t xml:space="preserve"> _G_ = JCH4 * B = 0.316 * 0.07583= 0.02396228</w:t>
      </w:r>
    </w:p>
    <w:p w14:paraId="2C6EB863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Валовый выброс. т/</w:t>
      </w:r>
      <w:proofErr w:type="gramStart"/>
      <w:r w:rsidRPr="00FB1D74">
        <w:rPr>
          <w:color w:val="000000"/>
          <w:sz w:val="22"/>
        </w:rPr>
        <w:t>год .</w:t>
      </w:r>
      <w:proofErr w:type="gramEnd"/>
      <w:r w:rsidRPr="00FB1D74">
        <w:rPr>
          <w:color w:val="000000"/>
          <w:sz w:val="22"/>
        </w:rPr>
        <w:t xml:space="preserve"> _M_ = JCH4 * BM / 1000 = 0.316 * 24,464/ 1000 = 0.00773</w:t>
      </w:r>
    </w:p>
    <w:p w14:paraId="2EA475E6" w14:textId="77777777" w:rsidR="00FB1D74" w:rsidRPr="00FB1D74" w:rsidRDefault="00FB1D74" w:rsidP="00FB1D74">
      <w:pPr>
        <w:rPr>
          <w:color w:val="000000"/>
          <w:sz w:val="22"/>
        </w:rPr>
      </w:pPr>
    </w:p>
    <w:p w14:paraId="764BBA6A" w14:textId="77777777" w:rsidR="00FB1D74" w:rsidRPr="00FB1D74" w:rsidRDefault="00FB1D74" w:rsidP="00FB1D74">
      <w:pPr>
        <w:rPr>
          <w:color w:val="000000"/>
          <w:sz w:val="22"/>
        </w:rPr>
      </w:pPr>
      <w:r w:rsidRPr="00FB1D74">
        <w:rPr>
          <w:color w:val="000000"/>
          <w:sz w:val="22"/>
        </w:rPr>
        <w:t>Итого выбросы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3C7AE6DB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67BF" w14:textId="77777777" w:rsidR="00FB1D74" w:rsidRPr="00FB1D74" w:rsidRDefault="00FB1D74" w:rsidP="00FB1D74">
            <w:pPr>
              <w:jc w:val="center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F250" w14:textId="77777777" w:rsidR="00FB1D74" w:rsidRPr="00FB1D74" w:rsidRDefault="00FB1D74" w:rsidP="00FB1D74">
            <w:pPr>
              <w:jc w:val="center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BE6D" w14:textId="77777777" w:rsidR="00FB1D74" w:rsidRPr="00FB1D74" w:rsidRDefault="00FB1D74" w:rsidP="00FB1D74">
            <w:pPr>
              <w:jc w:val="center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53DC" w14:textId="77777777" w:rsidR="00FB1D74" w:rsidRPr="00FB1D74" w:rsidRDefault="00FB1D74" w:rsidP="00FB1D74">
            <w:pPr>
              <w:jc w:val="center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Выброс т/год</w:t>
            </w:r>
          </w:p>
        </w:tc>
      </w:tr>
      <w:tr w:rsidR="00FB1D74" w:rsidRPr="00FB1D74" w14:paraId="29F4FEE5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216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0301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F91D" w14:textId="77777777" w:rsidR="00FB1D74" w:rsidRPr="00FB1D74" w:rsidRDefault="00FB1D74" w:rsidP="00FB1D74">
            <w:pPr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Азота (IV) диоксид (4)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8EF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2.1857472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C9B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0.7045632</w:t>
            </w:r>
          </w:p>
        </w:tc>
      </w:tr>
      <w:tr w:rsidR="00FB1D74" w:rsidRPr="00FB1D74" w14:paraId="650C5359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5E6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0304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51C8" w14:textId="77777777" w:rsidR="00FB1D74" w:rsidRPr="00FB1D74" w:rsidRDefault="00FB1D74" w:rsidP="00FB1D74">
            <w:pPr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Азот (II) оксид (6)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356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0.35518392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AE4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0.11449152</w:t>
            </w:r>
          </w:p>
        </w:tc>
      </w:tr>
      <w:tr w:rsidR="00FB1D74" w:rsidRPr="00FB1D74" w14:paraId="1C1911F2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65D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0337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6B4F" w14:textId="77777777" w:rsidR="00FB1D74" w:rsidRPr="00FB1D74" w:rsidRDefault="00FB1D74" w:rsidP="00FB1D74">
            <w:pPr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Углерод оксид (594)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8CF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0.4345059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B73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0.14017872</w:t>
            </w:r>
          </w:p>
        </w:tc>
      </w:tr>
      <w:tr w:rsidR="00FB1D74" w:rsidRPr="00FB1D74" w14:paraId="5D2680C9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327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0410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49B1" w14:textId="77777777" w:rsidR="00FB1D74" w:rsidRPr="00FB1D74" w:rsidRDefault="00FB1D74" w:rsidP="00FB1D74">
            <w:pPr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Метан (734*)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B6D5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0.02396228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F7A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lang w:eastAsia="en-US"/>
              </w:rPr>
            </w:pPr>
            <w:r w:rsidRPr="00FB1D74">
              <w:rPr>
                <w:color w:val="000000"/>
                <w:sz w:val="22"/>
                <w:lang w:eastAsia="en-US"/>
              </w:rPr>
              <w:t>0.00773</w:t>
            </w:r>
          </w:p>
        </w:tc>
        <w:bookmarkEnd w:id="1"/>
      </w:tr>
    </w:tbl>
    <w:p w14:paraId="424E333B" w14:textId="77777777" w:rsidR="002E3AA4" w:rsidRPr="00FB1D74" w:rsidRDefault="002E3AA4" w:rsidP="002E3AA4">
      <w:pPr>
        <w:rPr>
          <w:bCs/>
          <w:iCs/>
          <w:color w:val="000000"/>
          <w:sz w:val="22"/>
        </w:rPr>
      </w:pPr>
    </w:p>
    <w:p w14:paraId="4D9EF5F6" w14:textId="77777777" w:rsidR="002E3AA4" w:rsidRPr="00BE012F" w:rsidRDefault="002E3AA4" w:rsidP="002E3AA4">
      <w:pPr>
        <w:rPr>
          <w:color w:val="000000"/>
          <w:sz w:val="22"/>
        </w:rPr>
      </w:pPr>
    </w:p>
    <w:p w14:paraId="75063A89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загрязнения: 0020, Дымовая труба</w:t>
      </w:r>
    </w:p>
    <w:p w14:paraId="2F342D3F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 xml:space="preserve">Источник выделения: 0020 06, </w:t>
      </w:r>
      <w:proofErr w:type="spellStart"/>
      <w:r w:rsidRPr="00FB1D74">
        <w:rPr>
          <w:b/>
          <w:bCs/>
          <w:color w:val="000000"/>
          <w:sz w:val="22"/>
        </w:rPr>
        <w:t>Теплогенераторная</w:t>
      </w:r>
      <w:proofErr w:type="spellEnd"/>
      <w:r w:rsidRPr="00FB1D74">
        <w:rPr>
          <w:b/>
          <w:bCs/>
          <w:color w:val="000000"/>
          <w:sz w:val="22"/>
        </w:rPr>
        <w:t xml:space="preserve"> установка ТДГ №2</w:t>
      </w:r>
    </w:p>
    <w:p w14:paraId="65BC32C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01EF8B66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"Сборник методик по расчету выбросов вредных в атмосферу</w:t>
      </w:r>
    </w:p>
    <w:p w14:paraId="4A7A20F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BE012F">
        <w:rPr>
          <w:color w:val="000000"/>
          <w:sz w:val="22"/>
        </w:rPr>
        <w:t>КазЭКОЭКСП</w:t>
      </w:r>
      <w:proofErr w:type="spellEnd"/>
      <w:r w:rsidRPr="00BE012F">
        <w:rPr>
          <w:color w:val="000000"/>
          <w:sz w:val="22"/>
        </w:rPr>
        <w:t>, 1996 г.</w:t>
      </w:r>
    </w:p>
    <w:p w14:paraId="671B1580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п.2. Расчет выбросов вредных веществ при сжигании топлива</w:t>
      </w:r>
    </w:p>
    <w:p w14:paraId="5979C92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 котлах производительностью до 30 т/час</w:t>
      </w:r>
    </w:p>
    <w:p w14:paraId="0792F8AE" w14:textId="77777777" w:rsidR="002E3AA4" w:rsidRPr="00BE012F" w:rsidRDefault="002E3AA4" w:rsidP="002E3AA4">
      <w:pPr>
        <w:rPr>
          <w:color w:val="000000"/>
          <w:sz w:val="22"/>
        </w:rPr>
      </w:pPr>
    </w:p>
    <w:p w14:paraId="7779ABC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Вид топлива, </w:t>
      </w:r>
      <w:r w:rsidRPr="00BE012F">
        <w:rPr>
          <w:b/>
          <w:i/>
          <w:color w:val="000000"/>
          <w:sz w:val="22"/>
        </w:rPr>
        <w:t xml:space="preserve">K3 = </w:t>
      </w:r>
      <w:r w:rsidRPr="00BE012F">
        <w:rPr>
          <w:b/>
          <w:color w:val="000000"/>
        </w:rPr>
        <w:t>Газ (природный)</w:t>
      </w:r>
    </w:p>
    <w:p w14:paraId="28EB8CF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3/год, </w:t>
      </w:r>
      <w:r w:rsidRPr="00BE012F">
        <w:rPr>
          <w:b/>
          <w:i/>
          <w:color w:val="000000"/>
          <w:sz w:val="22"/>
        </w:rPr>
        <w:t xml:space="preserve">BT = </w:t>
      </w:r>
      <w:r w:rsidRPr="00BE012F">
        <w:rPr>
          <w:b/>
          <w:color w:val="000000"/>
        </w:rPr>
        <w:t>1576.8</w:t>
      </w:r>
    </w:p>
    <w:p w14:paraId="5C5FF67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л/с, </w:t>
      </w:r>
      <w:r w:rsidRPr="00BE012F">
        <w:rPr>
          <w:b/>
          <w:i/>
          <w:color w:val="000000"/>
          <w:sz w:val="22"/>
        </w:rPr>
        <w:t xml:space="preserve">BG = </w:t>
      </w:r>
      <w:r w:rsidRPr="00BE012F">
        <w:rPr>
          <w:b/>
          <w:color w:val="000000"/>
        </w:rPr>
        <w:t>55.55</w:t>
      </w:r>
    </w:p>
    <w:p w14:paraId="33952F6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Месторождение,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color w:val="000000"/>
        </w:rPr>
        <w:t>Месторождение Жанажол</w:t>
      </w:r>
    </w:p>
    <w:p w14:paraId="72B7CF0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Низшая теплота сгорания рабочего топлива, ккал/м3 (прил. 2.1),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color w:val="000000"/>
        </w:rPr>
        <w:t>8607</w:t>
      </w:r>
    </w:p>
    <w:p w14:paraId="08B40B8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Пересчет в МДж,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i/>
          <w:color w:val="000000"/>
        </w:rPr>
        <w:t xml:space="preserve">QR · 0.004187 = </w:t>
      </w:r>
      <w:r w:rsidRPr="00BE012F">
        <w:rPr>
          <w:b/>
          <w:color w:val="000000"/>
        </w:rPr>
        <w:t>8607 · 0.004187 = 36.04</w:t>
      </w:r>
    </w:p>
    <w:p w14:paraId="50C306E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Средняя зольность топлива, % (прил. 2.1), </w:t>
      </w:r>
      <w:r w:rsidRPr="00BE012F">
        <w:rPr>
          <w:b/>
          <w:i/>
          <w:color w:val="000000"/>
          <w:sz w:val="22"/>
        </w:rPr>
        <w:t xml:space="preserve">AR = </w:t>
      </w:r>
      <w:r w:rsidRPr="00BE012F">
        <w:rPr>
          <w:b/>
          <w:color w:val="000000"/>
        </w:rPr>
        <w:t>0</w:t>
      </w:r>
    </w:p>
    <w:p w14:paraId="4FD2106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Предельная зольность топлива, % не более (прил. 2.1), </w:t>
      </w:r>
      <w:r w:rsidRPr="00BE012F">
        <w:rPr>
          <w:b/>
          <w:i/>
          <w:color w:val="000000"/>
          <w:sz w:val="22"/>
        </w:rPr>
        <w:t xml:space="preserve">A1R = </w:t>
      </w:r>
      <w:r w:rsidRPr="00BE012F">
        <w:rPr>
          <w:b/>
          <w:color w:val="000000"/>
        </w:rPr>
        <w:t>0</w:t>
      </w:r>
    </w:p>
    <w:p w14:paraId="5AED7BB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Среднее содержание серы в топливе, % (прил. 2.1), </w:t>
      </w:r>
      <w:r w:rsidRPr="00BE012F">
        <w:rPr>
          <w:b/>
          <w:i/>
          <w:color w:val="000000"/>
          <w:sz w:val="22"/>
        </w:rPr>
        <w:t xml:space="preserve">SR = </w:t>
      </w:r>
      <w:r w:rsidRPr="00BE012F">
        <w:rPr>
          <w:b/>
          <w:color w:val="000000"/>
        </w:rPr>
        <w:t>0.01</w:t>
      </w:r>
    </w:p>
    <w:p w14:paraId="78E3B2B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Предельное содержание серы в топливе, % не более (прил. 2.1), </w:t>
      </w:r>
      <w:r w:rsidRPr="00BE012F">
        <w:rPr>
          <w:b/>
          <w:i/>
          <w:color w:val="000000"/>
          <w:sz w:val="22"/>
        </w:rPr>
        <w:t xml:space="preserve">S1R = </w:t>
      </w:r>
      <w:r w:rsidRPr="00BE012F">
        <w:rPr>
          <w:b/>
          <w:color w:val="000000"/>
        </w:rPr>
        <w:t>0</w:t>
      </w:r>
    </w:p>
    <w:p w14:paraId="297F5763" w14:textId="77777777" w:rsidR="002E3AA4" w:rsidRPr="00BE012F" w:rsidRDefault="002E3AA4" w:rsidP="002E3AA4">
      <w:pPr>
        <w:rPr>
          <w:b/>
          <w:color w:val="000000"/>
        </w:rPr>
      </w:pPr>
    </w:p>
    <w:p w14:paraId="10597ECC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АЗОТА</w:t>
      </w:r>
    </w:p>
    <w:p w14:paraId="517FDE5C" w14:textId="77777777" w:rsidR="002E3AA4" w:rsidRPr="00BE012F" w:rsidRDefault="002E3AA4" w:rsidP="002E3AA4">
      <w:pPr>
        <w:rPr>
          <w:color w:val="000000"/>
          <w:sz w:val="22"/>
        </w:rPr>
      </w:pPr>
    </w:p>
    <w:p w14:paraId="7049A99A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7222B6C2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769FA28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Номинальная тепловая мощность котлоагрегата, кВт, </w:t>
      </w:r>
      <w:r w:rsidRPr="00BE012F">
        <w:rPr>
          <w:b/>
          <w:i/>
          <w:color w:val="000000"/>
          <w:sz w:val="22"/>
        </w:rPr>
        <w:t xml:space="preserve">QN = </w:t>
      </w:r>
      <w:r w:rsidRPr="00BE012F">
        <w:rPr>
          <w:b/>
          <w:color w:val="000000"/>
        </w:rPr>
        <w:t>100</w:t>
      </w:r>
    </w:p>
    <w:p w14:paraId="204C3D5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Фактическая мощность котлоагрегата, кВт, </w:t>
      </w:r>
      <w:r w:rsidRPr="00BE012F">
        <w:rPr>
          <w:b/>
          <w:i/>
          <w:color w:val="000000"/>
          <w:sz w:val="22"/>
        </w:rPr>
        <w:t xml:space="preserve">QF = </w:t>
      </w:r>
      <w:r w:rsidRPr="00BE012F">
        <w:rPr>
          <w:b/>
          <w:color w:val="000000"/>
        </w:rPr>
        <w:t>100</w:t>
      </w:r>
    </w:p>
    <w:p w14:paraId="104BA6F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(рис. 2.1 или 2.2),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color w:val="000000"/>
        </w:rPr>
        <w:t>0.0792</w:t>
      </w:r>
    </w:p>
    <w:p w14:paraId="4FE51A13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 снижения выбросов азота в рез-те техн. решений, </w:t>
      </w:r>
      <w:r w:rsidRPr="00BE012F">
        <w:rPr>
          <w:b/>
          <w:i/>
          <w:color w:val="000000"/>
          <w:sz w:val="22"/>
        </w:rPr>
        <w:t xml:space="preserve">B = </w:t>
      </w:r>
      <w:r w:rsidRPr="00BE012F">
        <w:rPr>
          <w:b/>
          <w:color w:val="000000"/>
        </w:rPr>
        <w:t>0</w:t>
      </w:r>
    </w:p>
    <w:p w14:paraId="14BF732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(ф-ла 2.7а),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i/>
          <w:color w:val="000000"/>
        </w:rPr>
        <w:t>KNO · (QF / QN)</w:t>
      </w:r>
      <w:r w:rsidRPr="00BE012F">
        <w:rPr>
          <w:b/>
          <w:i/>
          <w:color w:val="000000"/>
          <w:vertAlign w:val="superscript"/>
        </w:rPr>
        <w:t>0.25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0.0792 · (100 / 100)</w:t>
      </w:r>
      <w:r w:rsidRPr="00BE012F">
        <w:rPr>
          <w:b/>
          <w:color w:val="000000"/>
          <w:vertAlign w:val="superscript"/>
        </w:rPr>
        <w:t>0.25</w:t>
      </w:r>
      <w:r w:rsidRPr="00BE012F">
        <w:rPr>
          <w:b/>
          <w:color w:val="000000"/>
        </w:rPr>
        <w:t xml:space="preserve"> = 0.0792</w:t>
      </w:r>
    </w:p>
    <w:p w14:paraId="27992AA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lastRenderedPageBreak/>
        <w:t xml:space="preserve">Выброс окислов азота, т/год (ф-ла 2.7), </w:t>
      </w:r>
      <w:r w:rsidRPr="00BE012F">
        <w:rPr>
          <w:b/>
          <w:i/>
          <w:color w:val="000000"/>
          <w:sz w:val="22"/>
        </w:rPr>
        <w:t xml:space="preserve">MNOT = </w:t>
      </w:r>
      <w:r w:rsidRPr="00BE012F">
        <w:rPr>
          <w:b/>
          <w:i/>
          <w:color w:val="000000"/>
        </w:rPr>
        <w:t xml:space="preserve">0.001 · BT · QR · KNO · (1-B) = </w:t>
      </w:r>
      <w:r w:rsidRPr="00BE012F">
        <w:rPr>
          <w:b/>
          <w:color w:val="000000"/>
        </w:rPr>
        <w:t>0.001 · 1576.8 · 36.04 · 0.0792 · (1-0) = 4.5</w:t>
      </w:r>
    </w:p>
    <w:p w14:paraId="537F7F2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г/с (ф-ла 2.7), </w:t>
      </w:r>
      <w:r w:rsidRPr="00BE012F">
        <w:rPr>
          <w:b/>
          <w:i/>
          <w:color w:val="000000"/>
          <w:sz w:val="22"/>
        </w:rPr>
        <w:t xml:space="preserve">MNOG = </w:t>
      </w:r>
      <w:r w:rsidRPr="00BE012F">
        <w:rPr>
          <w:b/>
          <w:i/>
          <w:color w:val="000000"/>
        </w:rPr>
        <w:t xml:space="preserve">0.001 · BG · QR · KNO · (1-B) = </w:t>
      </w:r>
      <w:r w:rsidRPr="00BE012F">
        <w:rPr>
          <w:b/>
          <w:color w:val="000000"/>
        </w:rPr>
        <w:t>0.001 · 55.55 · 36.04 · 0.0792 · (1-0) = 0.1586</w:t>
      </w:r>
    </w:p>
    <w:p w14:paraId="2DCE0B9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0.8 · MNOT = </w:t>
      </w:r>
      <w:r w:rsidRPr="00BE012F">
        <w:rPr>
          <w:b/>
          <w:color w:val="000000"/>
        </w:rPr>
        <w:t>0.8 · 4.5 = 3.6</w:t>
      </w:r>
    </w:p>
    <w:p w14:paraId="15342C7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0.8 · MNOG = </w:t>
      </w:r>
      <w:r w:rsidRPr="00BE012F">
        <w:rPr>
          <w:b/>
          <w:color w:val="000000"/>
        </w:rPr>
        <w:t>0.8 · 0.1586 = 0.12688</w:t>
      </w:r>
    </w:p>
    <w:p w14:paraId="5B887A03" w14:textId="77777777" w:rsidR="002E3AA4" w:rsidRPr="00BE012F" w:rsidRDefault="002E3AA4" w:rsidP="002E3AA4">
      <w:pPr>
        <w:rPr>
          <w:b/>
          <w:color w:val="000000"/>
        </w:rPr>
      </w:pPr>
    </w:p>
    <w:p w14:paraId="113BA2F8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500CC71D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10B7BD77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0.13 · MNOT = </w:t>
      </w:r>
      <w:r w:rsidRPr="00BE012F">
        <w:rPr>
          <w:b/>
          <w:color w:val="000000"/>
        </w:rPr>
        <w:t>0.13 · 4.5 = 0.585</w:t>
      </w:r>
    </w:p>
    <w:p w14:paraId="6E118A3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0.13 · MNOG = </w:t>
      </w:r>
      <w:r w:rsidRPr="00BE012F">
        <w:rPr>
          <w:b/>
          <w:color w:val="000000"/>
        </w:rPr>
        <w:t>0.13 · 0.1586 = 0.020618</w:t>
      </w:r>
    </w:p>
    <w:p w14:paraId="06496115" w14:textId="77777777" w:rsidR="002E3AA4" w:rsidRPr="00BE012F" w:rsidRDefault="002E3AA4" w:rsidP="002E3AA4">
      <w:pPr>
        <w:rPr>
          <w:b/>
          <w:color w:val="000000"/>
        </w:rPr>
      </w:pPr>
    </w:p>
    <w:p w14:paraId="480E9B47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СЕРЫ</w:t>
      </w:r>
    </w:p>
    <w:p w14:paraId="7183C49D" w14:textId="77777777" w:rsidR="002E3AA4" w:rsidRPr="00BE012F" w:rsidRDefault="002E3AA4" w:rsidP="002E3AA4">
      <w:pPr>
        <w:rPr>
          <w:color w:val="000000"/>
          <w:sz w:val="22"/>
        </w:rPr>
      </w:pPr>
    </w:p>
    <w:p w14:paraId="064633A7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618C3E91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00831B5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Доля окислов серы, связываемых летучей золой топлива (п. 2.2), </w:t>
      </w:r>
      <w:r w:rsidRPr="00BE012F">
        <w:rPr>
          <w:b/>
          <w:i/>
          <w:color w:val="000000"/>
          <w:sz w:val="22"/>
        </w:rPr>
        <w:t xml:space="preserve">NSO2 = </w:t>
      </w:r>
      <w:r w:rsidRPr="00BE012F">
        <w:rPr>
          <w:b/>
          <w:color w:val="000000"/>
        </w:rPr>
        <w:t>0</w:t>
      </w:r>
    </w:p>
    <w:p w14:paraId="0334093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Содержание сероводорода в топливе, % (прил. 2.1), </w:t>
      </w:r>
      <w:r w:rsidRPr="00BE012F">
        <w:rPr>
          <w:b/>
          <w:i/>
          <w:color w:val="000000"/>
          <w:sz w:val="22"/>
        </w:rPr>
        <w:t xml:space="preserve">H2S = </w:t>
      </w:r>
      <w:r w:rsidRPr="00BE012F">
        <w:rPr>
          <w:b/>
          <w:color w:val="000000"/>
        </w:rPr>
        <w:t>0.01</w:t>
      </w:r>
    </w:p>
    <w:p w14:paraId="45B6F60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т/год (ф-ла 2.2),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0.02 · BT · SR · (1-NSO2) + 0.0188 · H2S · BT = </w:t>
      </w:r>
      <w:r w:rsidRPr="00BE012F">
        <w:rPr>
          <w:b/>
          <w:color w:val="000000"/>
        </w:rPr>
        <w:t>0.02 · 1576.8 · 0.01 · (1-0) + 0.0188 · 0.01 · 1576.8 = 0.6117984</w:t>
      </w:r>
    </w:p>
    <w:p w14:paraId="5A5D701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г/с (ф-ла 2.2),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0.02 · BG · S1R · (1-NSO2) + 0.0188 · H2S · BG = </w:t>
      </w:r>
      <w:r w:rsidRPr="00BE012F">
        <w:rPr>
          <w:b/>
          <w:color w:val="000000"/>
        </w:rPr>
        <w:t>0.02 · 55.55 · 0 · (1-0) + 0.0188 · 0.01 · 55.55 = 0.0104434</w:t>
      </w:r>
    </w:p>
    <w:p w14:paraId="7E267F48" w14:textId="77777777" w:rsidR="002E3AA4" w:rsidRPr="00BE012F" w:rsidRDefault="002E3AA4" w:rsidP="002E3AA4">
      <w:pPr>
        <w:rPr>
          <w:b/>
          <w:color w:val="000000"/>
        </w:rPr>
      </w:pPr>
    </w:p>
    <w:p w14:paraId="35839F7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ОКИСИ УГЛЕРОДА</w:t>
      </w:r>
    </w:p>
    <w:p w14:paraId="660F48BA" w14:textId="77777777" w:rsidR="002E3AA4" w:rsidRPr="00BE012F" w:rsidRDefault="002E3AA4" w:rsidP="002E3AA4">
      <w:pPr>
        <w:rPr>
          <w:color w:val="000000"/>
          <w:sz w:val="22"/>
        </w:rPr>
      </w:pPr>
    </w:p>
    <w:p w14:paraId="2C02EB94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3197BDAD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70B2A45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механической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Q4 = </w:t>
      </w:r>
      <w:r w:rsidRPr="00BE012F">
        <w:rPr>
          <w:b/>
          <w:color w:val="000000"/>
        </w:rPr>
        <w:t>0</w:t>
      </w:r>
    </w:p>
    <w:p w14:paraId="6DDFFE6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топки: Камерная топка</w:t>
      </w:r>
    </w:p>
    <w:p w14:paraId="4427A48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химической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Q3 = </w:t>
      </w:r>
      <w:r w:rsidRPr="00BE012F">
        <w:rPr>
          <w:b/>
          <w:color w:val="000000"/>
        </w:rPr>
        <w:t>0.5</w:t>
      </w:r>
    </w:p>
    <w:p w14:paraId="6854A02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долю потери тепла, </w:t>
      </w:r>
      <w:r w:rsidRPr="00BE012F">
        <w:rPr>
          <w:b/>
          <w:i/>
          <w:color w:val="000000"/>
          <w:sz w:val="22"/>
        </w:rPr>
        <w:t xml:space="preserve">R = </w:t>
      </w:r>
      <w:r w:rsidRPr="00BE012F">
        <w:rPr>
          <w:b/>
          <w:color w:val="000000"/>
        </w:rPr>
        <w:t>0.5</w:t>
      </w:r>
    </w:p>
    <w:p w14:paraId="520FB05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>Выход окиси углерода в кг/тонн или кг/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 (ф-ла 2.5), </w:t>
      </w:r>
      <w:r w:rsidRPr="00BE012F">
        <w:rPr>
          <w:b/>
          <w:i/>
          <w:color w:val="000000"/>
          <w:sz w:val="22"/>
        </w:rPr>
        <w:t xml:space="preserve">CCO = </w:t>
      </w:r>
      <w:r w:rsidRPr="00BE012F">
        <w:rPr>
          <w:b/>
          <w:i/>
          <w:color w:val="000000"/>
        </w:rPr>
        <w:t xml:space="preserve">Q3 · R · QR = </w:t>
      </w:r>
      <w:r w:rsidRPr="00BE012F">
        <w:rPr>
          <w:b/>
          <w:color w:val="000000"/>
        </w:rPr>
        <w:t>0.5 · 0.5 · 36.04 = 9.01</w:t>
      </w:r>
    </w:p>
    <w:p w14:paraId="11CCF0A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т/год (ф-ла 2.4),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0.001 · BT · CCO · (1-Q4 / 100) = </w:t>
      </w:r>
      <w:r w:rsidRPr="00BE012F">
        <w:rPr>
          <w:b/>
          <w:color w:val="000000"/>
        </w:rPr>
        <w:t>0.001 · 1576.8 · 9.01 · (1-0 / 100) = 14.206968</w:t>
      </w:r>
    </w:p>
    <w:p w14:paraId="0D0EEFE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г/с (ф-ла 2.4),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0.001 · BG · CCO · (1-Q4 / 100) = </w:t>
      </w:r>
      <w:r w:rsidRPr="00BE012F">
        <w:rPr>
          <w:b/>
          <w:color w:val="000000"/>
        </w:rPr>
        <w:t>0.001 · 55.55 · 9.01 · (1-0 / 100) = 0.5005055</w:t>
      </w:r>
    </w:p>
    <w:p w14:paraId="45A58BDB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43831A82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0570" w14:textId="179CD7C7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5DCC" w14:textId="770EAC01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3937" w14:textId="08E9A3D8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F894" w14:textId="063F4427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1147846B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7B09" w14:textId="7FAFABB3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FBDFF" w14:textId="115AE006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9C2D" w14:textId="66511288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0.12688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C618F" w14:textId="4F40C8C4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3.6</w:t>
            </w:r>
          </w:p>
        </w:tc>
      </w:tr>
      <w:tr w:rsidR="002E3AA4" w:rsidRPr="00BE012F" w14:paraId="5B2B96C8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1CEF" w14:textId="324455F7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3C2A8" w14:textId="02A2C05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8BF5" w14:textId="38BAB59C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0.020618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9298C" w14:textId="6DD5E4E2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0.585</w:t>
            </w:r>
          </w:p>
        </w:tc>
      </w:tr>
      <w:tr w:rsidR="002E3AA4" w:rsidRPr="00BE012F" w14:paraId="26336642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AA18" w14:textId="1CE6BCD5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D4CFB" w14:textId="5AE6FC76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3989" w14:textId="6A7026D6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0.0104434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1C75" w14:textId="6B8ED620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0.6117984</w:t>
            </w:r>
          </w:p>
        </w:tc>
      </w:tr>
      <w:tr w:rsidR="002E3AA4" w:rsidRPr="00BE012F" w14:paraId="5E9EB23E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1380" w14:textId="0928EF2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80A03" w14:textId="026C9ED1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0050" w14:textId="1C156902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0.5005055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9D434" w14:textId="7C6A243A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14.206968</w:t>
            </w:r>
          </w:p>
        </w:tc>
      </w:tr>
    </w:tbl>
    <w:p w14:paraId="364801F2" w14:textId="11174B04" w:rsidR="002E3AA4" w:rsidRPr="00BE012F" w:rsidRDefault="002E3AA4" w:rsidP="002E3AA4">
      <w:pPr>
        <w:rPr>
          <w:color w:val="000000"/>
          <w:sz w:val="22"/>
        </w:rPr>
      </w:pPr>
    </w:p>
    <w:p w14:paraId="5EF20C4B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0021,Вентиляционная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труба</w:t>
      </w:r>
    </w:p>
    <w:p w14:paraId="06CE76FC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выделения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001,Сушка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барды</w:t>
      </w:r>
    </w:p>
    <w:p w14:paraId="39B75DF1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Расчет выбросов проведен в соответствии с годовой производительностью цеха по переработке барды, степени улова загрязняющих веществ встроенного в комплекс циклона, определенных опытными данными. Согласно техническому описанию, суточная производительность цеха составляет 40,0 тонн в сутки. Количество работы цеха за год составляет 365 дней. Количество выпускаемой готовой продукции в год составит: 40,0 * 365 = 14600 тонн. Согласно опытным </w:t>
      </w:r>
      <w:r w:rsidRPr="00FB1D74">
        <w:rPr>
          <w:color w:val="000000"/>
          <w:sz w:val="22"/>
          <w:szCs w:val="22"/>
        </w:rPr>
        <w:lastRenderedPageBreak/>
        <w:t xml:space="preserve">данным, степень улова циклонов составляет 99,99% от всего количества вырабатываемого продукта. Тогда, количество зерновой пыли, выбрасываемой </w:t>
      </w:r>
      <w:proofErr w:type="gramStart"/>
      <w:r w:rsidRPr="00FB1D74">
        <w:rPr>
          <w:color w:val="000000"/>
          <w:sz w:val="22"/>
          <w:szCs w:val="22"/>
        </w:rPr>
        <w:t>в атмосферу</w:t>
      </w:r>
      <w:proofErr w:type="gramEnd"/>
      <w:r w:rsidRPr="00FB1D74">
        <w:rPr>
          <w:color w:val="000000"/>
          <w:sz w:val="22"/>
          <w:szCs w:val="22"/>
        </w:rPr>
        <w:t xml:space="preserve"> составит 1,46 тонн в год или 0,05 г/сек.</w:t>
      </w:r>
    </w:p>
    <w:p w14:paraId="4A9BA97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 (с учетом очистки):</w:t>
      </w:r>
    </w:p>
    <w:p w14:paraId="50C0F593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068062C0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DCD9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3F82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2D6C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8836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3E8FF217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1F38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2937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550D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Пыль зерновая /по грибам хранения/ (496)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A5E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0,05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0C2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1,46</w:t>
            </w:r>
          </w:p>
        </w:tc>
      </w:tr>
    </w:tbl>
    <w:p w14:paraId="26CDD89B" w14:textId="77777777" w:rsidR="002E3AA4" w:rsidRPr="00BE012F" w:rsidRDefault="002E3AA4" w:rsidP="002E3AA4">
      <w:pPr>
        <w:rPr>
          <w:color w:val="000000"/>
          <w:sz w:val="22"/>
        </w:rPr>
      </w:pPr>
    </w:p>
    <w:p w14:paraId="4D284C49" w14:textId="77777777" w:rsidR="002E3AA4" w:rsidRPr="00BE012F" w:rsidRDefault="002E3AA4" w:rsidP="002E3AA4">
      <w:pPr>
        <w:rPr>
          <w:color w:val="000000"/>
          <w:sz w:val="22"/>
        </w:rPr>
      </w:pPr>
    </w:p>
    <w:p w14:paraId="059FB065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>Источник загрязнения: 0022, Дымовая труба</w:t>
      </w:r>
    </w:p>
    <w:p w14:paraId="37F9F220" w14:textId="77777777" w:rsidR="002E3AA4" w:rsidRPr="00FB1D74" w:rsidRDefault="002E3AA4" w:rsidP="002E3AA4">
      <w:pPr>
        <w:rPr>
          <w:b/>
          <w:bCs/>
          <w:color w:val="000000"/>
          <w:sz w:val="22"/>
        </w:rPr>
      </w:pPr>
      <w:r w:rsidRPr="00FB1D74">
        <w:rPr>
          <w:b/>
          <w:bCs/>
          <w:color w:val="000000"/>
          <w:sz w:val="22"/>
        </w:rPr>
        <w:t xml:space="preserve">Источник выделения: 0022 08, </w:t>
      </w:r>
      <w:proofErr w:type="spellStart"/>
      <w:r w:rsidRPr="00FB1D74">
        <w:rPr>
          <w:b/>
          <w:bCs/>
          <w:color w:val="000000"/>
          <w:sz w:val="22"/>
        </w:rPr>
        <w:t>Теплогенераторная</w:t>
      </w:r>
      <w:proofErr w:type="spellEnd"/>
      <w:r w:rsidRPr="00FB1D74">
        <w:rPr>
          <w:b/>
          <w:bCs/>
          <w:color w:val="000000"/>
          <w:sz w:val="22"/>
        </w:rPr>
        <w:t xml:space="preserve"> установка ТДГ №3</w:t>
      </w:r>
    </w:p>
    <w:p w14:paraId="1881334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Список литературы:</w:t>
      </w:r>
    </w:p>
    <w:p w14:paraId="477FFB4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"Сборник методик по расчету выбросов вредных в атмосферу</w:t>
      </w:r>
    </w:p>
    <w:p w14:paraId="302102BF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BE012F">
        <w:rPr>
          <w:color w:val="000000"/>
          <w:sz w:val="22"/>
        </w:rPr>
        <w:t>КазЭКОЭКСП</w:t>
      </w:r>
      <w:proofErr w:type="spellEnd"/>
      <w:r w:rsidRPr="00BE012F">
        <w:rPr>
          <w:color w:val="000000"/>
          <w:sz w:val="22"/>
        </w:rPr>
        <w:t>, 1996 г.</w:t>
      </w:r>
    </w:p>
    <w:p w14:paraId="445C2DF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п.2. Расчет выбросов вредных веществ при сжигании топлива</w:t>
      </w:r>
    </w:p>
    <w:p w14:paraId="1ECE92B4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в котлах производительностью до 30 т/час</w:t>
      </w:r>
    </w:p>
    <w:p w14:paraId="7CCC6C4C" w14:textId="77777777" w:rsidR="002E3AA4" w:rsidRPr="00BE012F" w:rsidRDefault="002E3AA4" w:rsidP="002E3AA4">
      <w:pPr>
        <w:rPr>
          <w:color w:val="000000"/>
          <w:sz w:val="22"/>
        </w:rPr>
      </w:pPr>
    </w:p>
    <w:p w14:paraId="2AC4E69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Вид топлива, </w:t>
      </w:r>
      <w:r w:rsidRPr="00BE012F">
        <w:rPr>
          <w:b/>
          <w:i/>
          <w:color w:val="000000"/>
          <w:sz w:val="22"/>
        </w:rPr>
        <w:t xml:space="preserve">K3 = </w:t>
      </w:r>
      <w:r w:rsidRPr="00BE012F">
        <w:rPr>
          <w:b/>
          <w:color w:val="000000"/>
        </w:rPr>
        <w:t>Газ (природный)</w:t>
      </w:r>
    </w:p>
    <w:p w14:paraId="12CBB4D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3/год, </w:t>
      </w:r>
      <w:r w:rsidRPr="00BE012F">
        <w:rPr>
          <w:b/>
          <w:i/>
          <w:color w:val="000000"/>
          <w:sz w:val="22"/>
        </w:rPr>
        <w:t xml:space="preserve">BT = </w:t>
      </w:r>
      <w:r w:rsidRPr="00BE012F">
        <w:rPr>
          <w:b/>
          <w:color w:val="000000"/>
        </w:rPr>
        <w:t>788.4</w:t>
      </w:r>
    </w:p>
    <w:p w14:paraId="6A3CC17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Расход топлива, л/с, </w:t>
      </w:r>
      <w:r w:rsidRPr="00BE012F">
        <w:rPr>
          <w:b/>
          <w:i/>
          <w:color w:val="000000"/>
          <w:sz w:val="22"/>
        </w:rPr>
        <w:t xml:space="preserve">BG = </w:t>
      </w:r>
      <w:r w:rsidRPr="00BE012F">
        <w:rPr>
          <w:b/>
          <w:color w:val="000000"/>
        </w:rPr>
        <w:t>55.55</w:t>
      </w:r>
    </w:p>
    <w:p w14:paraId="680ADCD1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Месторождение, </w:t>
      </w:r>
      <w:r w:rsidRPr="00BE012F">
        <w:rPr>
          <w:b/>
          <w:i/>
          <w:color w:val="000000"/>
          <w:sz w:val="22"/>
        </w:rPr>
        <w:t xml:space="preserve">M = </w:t>
      </w:r>
      <w:r w:rsidRPr="00BE012F">
        <w:rPr>
          <w:b/>
          <w:color w:val="000000"/>
        </w:rPr>
        <w:t>Месторождение Жанажол</w:t>
      </w:r>
    </w:p>
    <w:p w14:paraId="2ADA5DC9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Низшая теплота сгорания рабочего топлива, ккал/м3 (прил. 2.1),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color w:val="000000"/>
        </w:rPr>
        <w:t>8607</w:t>
      </w:r>
    </w:p>
    <w:p w14:paraId="78750A1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Пересчет в МДж, </w:t>
      </w:r>
      <w:r w:rsidRPr="00BE012F">
        <w:rPr>
          <w:b/>
          <w:i/>
          <w:color w:val="000000"/>
          <w:sz w:val="22"/>
        </w:rPr>
        <w:t xml:space="preserve">QR = </w:t>
      </w:r>
      <w:r w:rsidRPr="00BE012F">
        <w:rPr>
          <w:b/>
          <w:i/>
          <w:color w:val="000000"/>
        </w:rPr>
        <w:t xml:space="preserve">QR · 0.004187 = </w:t>
      </w:r>
      <w:r w:rsidRPr="00BE012F">
        <w:rPr>
          <w:b/>
          <w:color w:val="000000"/>
        </w:rPr>
        <w:t>8607 · 0.004187 = 36.04</w:t>
      </w:r>
    </w:p>
    <w:p w14:paraId="52199CA4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Средняя зольность топлива, % (прил. 2.1), </w:t>
      </w:r>
      <w:r w:rsidRPr="00BE012F">
        <w:rPr>
          <w:b/>
          <w:i/>
          <w:color w:val="000000"/>
          <w:sz w:val="22"/>
        </w:rPr>
        <w:t xml:space="preserve">AR = </w:t>
      </w:r>
      <w:r w:rsidRPr="00BE012F">
        <w:rPr>
          <w:b/>
          <w:color w:val="000000"/>
        </w:rPr>
        <w:t>0</w:t>
      </w:r>
    </w:p>
    <w:p w14:paraId="3B97F3E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Предельная зольность топлива, % не более (прил. 2.1), </w:t>
      </w:r>
      <w:r w:rsidRPr="00BE012F">
        <w:rPr>
          <w:b/>
          <w:i/>
          <w:color w:val="000000"/>
          <w:sz w:val="22"/>
        </w:rPr>
        <w:t xml:space="preserve">A1R = </w:t>
      </w:r>
      <w:r w:rsidRPr="00BE012F">
        <w:rPr>
          <w:b/>
          <w:color w:val="000000"/>
        </w:rPr>
        <w:t>0</w:t>
      </w:r>
    </w:p>
    <w:p w14:paraId="5F35B2C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Среднее содержание серы в топливе, % (прил. 2.1), </w:t>
      </w:r>
      <w:r w:rsidRPr="00BE012F">
        <w:rPr>
          <w:b/>
          <w:i/>
          <w:color w:val="000000"/>
          <w:sz w:val="22"/>
        </w:rPr>
        <w:t xml:space="preserve">SR = </w:t>
      </w:r>
      <w:r w:rsidRPr="00BE012F">
        <w:rPr>
          <w:b/>
          <w:color w:val="000000"/>
        </w:rPr>
        <w:t>0.01</w:t>
      </w:r>
    </w:p>
    <w:p w14:paraId="1F6AAF8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Предельное содержание серы в топливе, % не более (прил. 2.1), </w:t>
      </w:r>
      <w:r w:rsidRPr="00BE012F">
        <w:rPr>
          <w:b/>
          <w:i/>
          <w:color w:val="000000"/>
          <w:sz w:val="22"/>
        </w:rPr>
        <w:t xml:space="preserve">S1R = </w:t>
      </w:r>
      <w:r w:rsidRPr="00BE012F">
        <w:rPr>
          <w:b/>
          <w:color w:val="000000"/>
        </w:rPr>
        <w:t>0</w:t>
      </w:r>
    </w:p>
    <w:p w14:paraId="554560CF" w14:textId="77777777" w:rsidR="002E3AA4" w:rsidRPr="00BE012F" w:rsidRDefault="002E3AA4" w:rsidP="002E3AA4">
      <w:pPr>
        <w:rPr>
          <w:b/>
          <w:color w:val="000000"/>
        </w:rPr>
      </w:pPr>
    </w:p>
    <w:p w14:paraId="4CB7E308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АЗОТА</w:t>
      </w:r>
    </w:p>
    <w:p w14:paraId="615D240C" w14:textId="77777777" w:rsidR="002E3AA4" w:rsidRPr="00BE012F" w:rsidRDefault="002E3AA4" w:rsidP="002E3AA4">
      <w:pPr>
        <w:rPr>
          <w:color w:val="000000"/>
          <w:sz w:val="22"/>
        </w:rPr>
      </w:pPr>
    </w:p>
    <w:p w14:paraId="3188BC9E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7D534AED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0186B38D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Номинальная тепловая мощность котлоагрегата, кВт, </w:t>
      </w:r>
      <w:r w:rsidRPr="00BE012F">
        <w:rPr>
          <w:b/>
          <w:i/>
          <w:color w:val="000000"/>
          <w:sz w:val="22"/>
        </w:rPr>
        <w:t xml:space="preserve">QN = </w:t>
      </w:r>
      <w:r w:rsidRPr="00BE012F">
        <w:rPr>
          <w:b/>
          <w:color w:val="000000"/>
        </w:rPr>
        <w:t>100</w:t>
      </w:r>
    </w:p>
    <w:p w14:paraId="394AC11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Фактическая мощность котлоагрегата, кВт, </w:t>
      </w:r>
      <w:r w:rsidRPr="00BE012F">
        <w:rPr>
          <w:b/>
          <w:i/>
          <w:color w:val="000000"/>
          <w:sz w:val="22"/>
        </w:rPr>
        <w:t xml:space="preserve">QF = </w:t>
      </w:r>
      <w:r w:rsidRPr="00BE012F">
        <w:rPr>
          <w:b/>
          <w:color w:val="000000"/>
        </w:rPr>
        <w:t>100</w:t>
      </w:r>
    </w:p>
    <w:p w14:paraId="257500B6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(рис. 2.1 или 2.2),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color w:val="000000"/>
        </w:rPr>
        <w:t>0.0792</w:t>
      </w:r>
    </w:p>
    <w:p w14:paraId="58C94326" w14:textId="77777777" w:rsidR="002E3AA4" w:rsidRPr="00BE012F" w:rsidRDefault="002E3AA4" w:rsidP="002E3AA4">
      <w:pPr>
        <w:rPr>
          <w:b/>
          <w:color w:val="000000"/>
        </w:rPr>
      </w:pPr>
      <w:proofErr w:type="spellStart"/>
      <w:r w:rsidRPr="00BE012F">
        <w:rPr>
          <w:color w:val="000000"/>
          <w:sz w:val="22"/>
        </w:rPr>
        <w:t>Коэфф</w:t>
      </w:r>
      <w:proofErr w:type="spellEnd"/>
      <w:r w:rsidRPr="00BE012F">
        <w:rPr>
          <w:color w:val="000000"/>
          <w:sz w:val="22"/>
        </w:rPr>
        <w:t xml:space="preserve">. снижения выбросов азота в рез-те техн. решений, </w:t>
      </w:r>
      <w:r w:rsidRPr="00BE012F">
        <w:rPr>
          <w:b/>
          <w:i/>
          <w:color w:val="000000"/>
          <w:sz w:val="22"/>
        </w:rPr>
        <w:t xml:space="preserve">B = </w:t>
      </w:r>
      <w:r w:rsidRPr="00BE012F">
        <w:rPr>
          <w:b/>
          <w:color w:val="000000"/>
        </w:rPr>
        <w:t>0</w:t>
      </w:r>
    </w:p>
    <w:p w14:paraId="1DCD4DA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Кол-во окислов азота, кг/1 </w:t>
      </w:r>
      <w:proofErr w:type="spellStart"/>
      <w:r w:rsidRPr="00BE012F">
        <w:rPr>
          <w:color w:val="000000"/>
          <w:sz w:val="22"/>
        </w:rPr>
        <w:t>Гдж</w:t>
      </w:r>
      <w:proofErr w:type="spellEnd"/>
      <w:r w:rsidRPr="00BE012F">
        <w:rPr>
          <w:color w:val="000000"/>
          <w:sz w:val="22"/>
        </w:rPr>
        <w:t xml:space="preserve"> тепла (ф-ла 2.7а), </w:t>
      </w:r>
      <w:r w:rsidRPr="00BE012F">
        <w:rPr>
          <w:b/>
          <w:i/>
          <w:color w:val="000000"/>
          <w:sz w:val="22"/>
        </w:rPr>
        <w:t xml:space="preserve">KNO = </w:t>
      </w:r>
      <w:r w:rsidRPr="00BE012F">
        <w:rPr>
          <w:b/>
          <w:i/>
          <w:color w:val="000000"/>
        </w:rPr>
        <w:t>KNO · (QF / QN)</w:t>
      </w:r>
      <w:r w:rsidRPr="00BE012F">
        <w:rPr>
          <w:b/>
          <w:i/>
          <w:color w:val="000000"/>
          <w:vertAlign w:val="superscript"/>
        </w:rPr>
        <w:t>0.25</w:t>
      </w:r>
      <w:r w:rsidRPr="00BE012F">
        <w:rPr>
          <w:b/>
          <w:i/>
          <w:color w:val="000000"/>
        </w:rPr>
        <w:t xml:space="preserve"> = </w:t>
      </w:r>
      <w:r w:rsidRPr="00BE012F">
        <w:rPr>
          <w:b/>
          <w:color w:val="000000"/>
        </w:rPr>
        <w:t>0.0792 · (100 / 100)</w:t>
      </w:r>
      <w:r w:rsidRPr="00BE012F">
        <w:rPr>
          <w:b/>
          <w:color w:val="000000"/>
          <w:vertAlign w:val="superscript"/>
        </w:rPr>
        <w:t>0.25</w:t>
      </w:r>
      <w:r w:rsidRPr="00BE012F">
        <w:rPr>
          <w:b/>
          <w:color w:val="000000"/>
        </w:rPr>
        <w:t xml:space="preserve"> = 0.0792</w:t>
      </w:r>
    </w:p>
    <w:p w14:paraId="25873FC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т/год (ф-ла 2.7), </w:t>
      </w:r>
      <w:r w:rsidRPr="00BE012F">
        <w:rPr>
          <w:b/>
          <w:i/>
          <w:color w:val="000000"/>
          <w:sz w:val="22"/>
        </w:rPr>
        <w:t xml:space="preserve">MNOT = </w:t>
      </w:r>
      <w:r w:rsidRPr="00BE012F">
        <w:rPr>
          <w:b/>
          <w:i/>
          <w:color w:val="000000"/>
        </w:rPr>
        <w:t xml:space="preserve">0.001 · BT · QR · KNO · (1-B) = </w:t>
      </w:r>
      <w:r w:rsidRPr="00BE012F">
        <w:rPr>
          <w:b/>
          <w:color w:val="000000"/>
        </w:rPr>
        <w:t>0.001 · 788.4 · 36.04 · 0.0792 · (1-0) = 2.25</w:t>
      </w:r>
    </w:p>
    <w:p w14:paraId="3C371A3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окислов азота, г/с (ф-ла 2.7), </w:t>
      </w:r>
      <w:r w:rsidRPr="00BE012F">
        <w:rPr>
          <w:b/>
          <w:i/>
          <w:color w:val="000000"/>
          <w:sz w:val="22"/>
        </w:rPr>
        <w:t xml:space="preserve">MNOG = </w:t>
      </w:r>
      <w:r w:rsidRPr="00BE012F">
        <w:rPr>
          <w:b/>
          <w:i/>
          <w:color w:val="000000"/>
        </w:rPr>
        <w:t xml:space="preserve">0.001 · BG · QR · KNO · (1-B) = </w:t>
      </w:r>
      <w:r w:rsidRPr="00BE012F">
        <w:rPr>
          <w:b/>
          <w:color w:val="000000"/>
        </w:rPr>
        <w:t>0.001 · 55.55 · 36.04 · 0.0792 · (1-0) = 0.1586</w:t>
      </w:r>
    </w:p>
    <w:p w14:paraId="7A0D77F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0.8 · MNOT = </w:t>
      </w:r>
      <w:r w:rsidRPr="00BE012F">
        <w:rPr>
          <w:b/>
          <w:color w:val="000000"/>
        </w:rPr>
        <w:t>0.8 · 2.25 = 1.8</w:t>
      </w:r>
    </w:p>
    <w:p w14:paraId="6F48F5F5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диоксида (0301),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0.8 · MNOG = </w:t>
      </w:r>
      <w:r w:rsidRPr="00BE012F">
        <w:rPr>
          <w:b/>
          <w:color w:val="000000"/>
        </w:rPr>
        <w:t>0.8 · 0.1586 = 0.12688</w:t>
      </w:r>
    </w:p>
    <w:p w14:paraId="64AE640D" w14:textId="77777777" w:rsidR="002E3AA4" w:rsidRPr="00BE012F" w:rsidRDefault="002E3AA4" w:rsidP="002E3AA4">
      <w:pPr>
        <w:rPr>
          <w:b/>
          <w:color w:val="000000"/>
        </w:rPr>
      </w:pPr>
    </w:p>
    <w:p w14:paraId="0E81B856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0304 Азот (II) оксид (Азота оксид) (6)</w:t>
      </w:r>
    </w:p>
    <w:p w14:paraId="30CDF5FE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1A85AED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т/год,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0.13 · MNOT = </w:t>
      </w:r>
      <w:r w:rsidRPr="00BE012F">
        <w:rPr>
          <w:b/>
          <w:color w:val="000000"/>
        </w:rPr>
        <w:t>0.13 · 2.25 = 0.2925</w:t>
      </w:r>
    </w:p>
    <w:p w14:paraId="7CD2ED5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 азота оксида (0304), г/с,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0.13 · MNOG = </w:t>
      </w:r>
      <w:r w:rsidRPr="00BE012F">
        <w:rPr>
          <w:b/>
          <w:color w:val="000000"/>
        </w:rPr>
        <w:t>0.13 · 0.1586 = 0.020618</w:t>
      </w:r>
    </w:p>
    <w:p w14:paraId="068E043D" w14:textId="77777777" w:rsidR="002E3AA4" w:rsidRPr="00BE012F" w:rsidRDefault="002E3AA4" w:rsidP="002E3AA4">
      <w:pPr>
        <w:rPr>
          <w:b/>
          <w:color w:val="000000"/>
        </w:rPr>
      </w:pPr>
    </w:p>
    <w:p w14:paraId="2831B7E2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ОКИСЛОВ СЕРЫ</w:t>
      </w:r>
    </w:p>
    <w:p w14:paraId="340D1507" w14:textId="77777777" w:rsidR="002E3AA4" w:rsidRPr="00BE012F" w:rsidRDefault="002E3AA4" w:rsidP="002E3AA4">
      <w:pPr>
        <w:rPr>
          <w:color w:val="000000"/>
          <w:sz w:val="22"/>
        </w:rPr>
      </w:pPr>
    </w:p>
    <w:p w14:paraId="318E26B7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242AC91B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3626D50C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Доля окислов серы, связываемых летучей золой топлива (п. 2.2), </w:t>
      </w:r>
      <w:r w:rsidRPr="00BE012F">
        <w:rPr>
          <w:b/>
          <w:i/>
          <w:color w:val="000000"/>
          <w:sz w:val="22"/>
        </w:rPr>
        <w:t xml:space="preserve">NSO2 = </w:t>
      </w:r>
      <w:r w:rsidRPr="00BE012F">
        <w:rPr>
          <w:b/>
          <w:color w:val="000000"/>
        </w:rPr>
        <w:t>0</w:t>
      </w:r>
    </w:p>
    <w:p w14:paraId="1677BFA3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Содержание сероводорода в топливе, % (прил. 2.1), </w:t>
      </w:r>
      <w:r w:rsidRPr="00BE012F">
        <w:rPr>
          <w:b/>
          <w:i/>
          <w:color w:val="000000"/>
          <w:sz w:val="22"/>
        </w:rPr>
        <w:t xml:space="preserve">H2S = </w:t>
      </w:r>
      <w:r w:rsidRPr="00BE012F">
        <w:rPr>
          <w:b/>
          <w:color w:val="000000"/>
        </w:rPr>
        <w:t>0.01</w:t>
      </w:r>
    </w:p>
    <w:p w14:paraId="1D88AD5E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т/год (ф-ла 2.2),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0.02 · BT · SR · (1-NSO2) + 0.0188 · H2S · BT = </w:t>
      </w:r>
      <w:r w:rsidRPr="00BE012F">
        <w:rPr>
          <w:b/>
          <w:color w:val="000000"/>
        </w:rPr>
        <w:t>0.02 · 788.4 · 0.01 · (1-0) + 0.0188 · 0.01 · 788.4 = 0.3058992</w:t>
      </w:r>
    </w:p>
    <w:p w14:paraId="5E2CD9D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окислов серы, г/с (ф-ла 2.2),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0.02 · BG · S1R · (1-NSO2) + 0.0188 · H2S · BG = </w:t>
      </w:r>
      <w:r w:rsidRPr="00BE012F">
        <w:rPr>
          <w:b/>
          <w:color w:val="000000"/>
        </w:rPr>
        <w:t>0.02 · 55.55 · 0 · (1-0) + 0.0188 · 0.01 · 55.55 = 0.0104434</w:t>
      </w:r>
    </w:p>
    <w:p w14:paraId="37E50AB1" w14:textId="77777777" w:rsidR="002E3AA4" w:rsidRPr="00BE012F" w:rsidRDefault="002E3AA4" w:rsidP="002E3AA4">
      <w:pPr>
        <w:rPr>
          <w:b/>
          <w:color w:val="000000"/>
        </w:rPr>
      </w:pPr>
    </w:p>
    <w:p w14:paraId="3FF4067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РАСЧЕТ ВЫБРОСОВ ОКИСИ УГЛЕРОДА</w:t>
      </w:r>
    </w:p>
    <w:p w14:paraId="6DA8C43C" w14:textId="77777777" w:rsidR="002E3AA4" w:rsidRPr="00BE012F" w:rsidRDefault="002E3AA4" w:rsidP="002E3AA4">
      <w:pPr>
        <w:rPr>
          <w:color w:val="000000"/>
          <w:sz w:val="22"/>
        </w:rPr>
      </w:pPr>
    </w:p>
    <w:p w14:paraId="24447821" w14:textId="77777777" w:rsidR="002E3AA4" w:rsidRPr="00BE012F" w:rsidRDefault="002E3AA4" w:rsidP="002E3AA4">
      <w:pPr>
        <w:rPr>
          <w:b/>
          <w:i/>
          <w:color w:val="000000"/>
          <w:u w:val="single"/>
        </w:rPr>
      </w:pPr>
      <w:r w:rsidRPr="00BE012F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1E51450B" w14:textId="77777777" w:rsidR="002E3AA4" w:rsidRPr="00BE012F" w:rsidRDefault="002E3AA4" w:rsidP="002E3AA4">
      <w:pPr>
        <w:rPr>
          <w:b/>
          <w:i/>
          <w:color w:val="000000"/>
          <w:u w:val="single"/>
        </w:rPr>
      </w:pPr>
    </w:p>
    <w:p w14:paraId="5C6DD4B8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механической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Q4 = </w:t>
      </w:r>
      <w:r w:rsidRPr="00BE012F">
        <w:rPr>
          <w:b/>
          <w:color w:val="000000"/>
        </w:rPr>
        <w:t>0</w:t>
      </w:r>
    </w:p>
    <w:p w14:paraId="4D333485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Тип топки: Камерная топка</w:t>
      </w:r>
    </w:p>
    <w:p w14:paraId="21E3028F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Потери тепла от химической неполноты сгорания, % (табл. 2.2), </w:t>
      </w:r>
      <w:r w:rsidRPr="00BE012F">
        <w:rPr>
          <w:b/>
          <w:i/>
          <w:color w:val="000000"/>
          <w:sz w:val="22"/>
        </w:rPr>
        <w:t xml:space="preserve">Q3 = </w:t>
      </w:r>
      <w:r w:rsidRPr="00BE012F">
        <w:rPr>
          <w:b/>
          <w:color w:val="000000"/>
        </w:rPr>
        <w:t>0.5</w:t>
      </w:r>
    </w:p>
    <w:p w14:paraId="7F3524B0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Коэффициент, учитывающий долю потери тепла, </w:t>
      </w:r>
      <w:r w:rsidRPr="00BE012F">
        <w:rPr>
          <w:b/>
          <w:i/>
          <w:color w:val="000000"/>
          <w:sz w:val="22"/>
        </w:rPr>
        <w:t xml:space="preserve">R = </w:t>
      </w:r>
      <w:r w:rsidRPr="00BE012F">
        <w:rPr>
          <w:b/>
          <w:color w:val="000000"/>
        </w:rPr>
        <w:t>0.5</w:t>
      </w:r>
    </w:p>
    <w:p w14:paraId="38AB7B7B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>Выход окиси углерода в кг/тонн или кг/</w:t>
      </w:r>
      <w:proofErr w:type="gramStart"/>
      <w:r w:rsidRPr="00BE012F">
        <w:rPr>
          <w:color w:val="000000"/>
          <w:sz w:val="22"/>
        </w:rPr>
        <w:t>тыс.м</w:t>
      </w:r>
      <w:proofErr w:type="gramEnd"/>
      <w:r w:rsidRPr="00BE012F">
        <w:rPr>
          <w:color w:val="000000"/>
          <w:sz w:val="22"/>
        </w:rPr>
        <w:t xml:space="preserve">3 (ф-ла 2.5), </w:t>
      </w:r>
      <w:r w:rsidRPr="00BE012F">
        <w:rPr>
          <w:b/>
          <w:i/>
          <w:color w:val="000000"/>
          <w:sz w:val="22"/>
        </w:rPr>
        <w:t xml:space="preserve">CCO = </w:t>
      </w:r>
      <w:r w:rsidRPr="00BE012F">
        <w:rPr>
          <w:b/>
          <w:i/>
          <w:color w:val="000000"/>
        </w:rPr>
        <w:t xml:space="preserve">Q3 · R · QR = </w:t>
      </w:r>
      <w:r w:rsidRPr="00BE012F">
        <w:rPr>
          <w:b/>
          <w:color w:val="000000"/>
        </w:rPr>
        <w:t>0.5 · 0.5 · 36.04 = 9.01</w:t>
      </w:r>
    </w:p>
    <w:p w14:paraId="6D5589BA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т/год (ф-ла 2.4), </w:t>
      </w:r>
      <w:r w:rsidRPr="00BE012F">
        <w:rPr>
          <w:b/>
          <w:i/>
          <w:color w:val="000000"/>
          <w:sz w:val="22"/>
        </w:rPr>
        <w:t xml:space="preserve">_M_ = </w:t>
      </w:r>
      <w:r w:rsidRPr="00BE012F">
        <w:rPr>
          <w:b/>
          <w:i/>
          <w:color w:val="000000"/>
        </w:rPr>
        <w:t xml:space="preserve">0.001 · BT · CCO · (1-Q4 / 100) = </w:t>
      </w:r>
      <w:r w:rsidRPr="00BE012F">
        <w:rPr>
          <w:b/>
          <w:color w:val="000000"/>
        </w:rPr>
        <w:t>0.001 · 788.4 · 9.01 · (1-0 / 100) = 7.103484</w:t>
      </w:r>
    </w:p>
    <w:p w14:paraId="7D3E25A2" w14:textId="77777777" w:rsidR="002E3AA4" w:rsidRPr="00BE012F" w:rsidRDefault="002E3AA4" w:rsidP="002E3AA4">
      <w:pPr>
        <w:rPr>
          <w:b/>
          <w:color w:val="000000"/>
        </w:rPr>
      </w:pPr>
      <w:r w:rsidRPr="00BE012F">
        <w:rPr>
          <w:color w:val="000000"/>
          <w:sz w:val="22"/>
        </w:rPr>
        <w:t xml:space="preserve">Выбросы окиси углерода, г/с (ф-ла 2.4), </w:t>
      </w:r>
      <w:r w:rsidRPr="00BE012F">
        <w:rPr>
          <w:b/>
          <w:i/>
          <w:color w:val="000000"/>
          <w:sz w:val="22"/>
        </w:rPr>
        <w:t xml:space="preserve">_G_ = </w:t>
      </w:r>
      <w:r w:rsidRPr="00BE012F">
        <w:rPr>
          <w:b/>
          <w:i/>
          <w:color w:val="000000"/>
        </w:rPr>
        <w:t xml:space="preserve">0.001 · BG · CCO · (1-Q4 / 100) = </w:t>
      </w:r>
      <w:r w:rsidRPr="00BE012F">
        <w:rPr>
          <w:b/>
          <w:color w:val="000000"/>
        </w:rPr>
        <w:t>0.001 · 55.55 · 9.01 · (1-0 / 100) = 0.5005055</w:t>
      </w:r>
    </w:p>
    <w:p w14:paraId="53DAD06A" w14:textId="77777777" w:rsidR="002E3AA4" w:rsidRPr="00BE012F" w:rsidRDefault="002E3AA4" w:rsidP="002E3AA4">
      <w:pPr>
        <w:rPr>
          <w:color w:val="000000"/>
          <w:sz w:val="22"/>
        </w:rPr>
      </w:pPr>
      <w:r w:rsidRPr="00BE012F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2E3AA4" w:rsidRPr="00BE012F" w14:paraId="32AE0E8F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3D96" w14:textId="5A715911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90BD" w14:textId="4972C834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7634" w14:textId="5377435D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970A" w14:textId="216023C6" w:rsidR="002E3AA4" w:rsidRPr="00BE012F" w:rsidRDefault="002E3AA4" w:rsidP="002E3AA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012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E3AA4" w:rsidRPr="00BE012F" w14:paraId="68F6240B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D268" w14:textId="45D1AECF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8EE4" w14:textId="182C1BDC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FAC2E" w14:textId="6F358689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0.12688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4D94" w14:textId="737717C6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1.8</w:t>
            </w:r>
          </w:p>
        </w:tc>
      </w:tr>
      <w:tr w:rsidR="002E3AA4" w:rsidRPr="00BE012F" w14:paraId="6CDF5097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C56E" w14:textId="4E23914A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F6B0" w14:textId="45899508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7CBB" w14:textId="4A2722E1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0.020618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CDA7" w14:textId="5A71FCCF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0.2925</w:t>
            </w:r>
          </w:p>
        </w:tc>
      </w:tr>
      <w:tr w:rsidR="002E3AA4" w:rsidRPr="00BE012F" w14:paraId="779BD874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D981" w14:textId="30CBC8F6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3ED38" w14:textId="14E951B9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88DC" w14:textId="55F0DD34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0.0104434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5064" w14:textId="1462FA2C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0.3058992</w:t>
            </w:r>
          </w:p>
        </w:tc>
      </w:tr>
      <w:tr w:rsidR="002E3AA4" w:rsidRPr="00BE012F" w14:paraId="466307E7" w14:textId="77777777" w:rsidTr="002E3AA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C198" w14:textId="6033048E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C925" w14:textId="20429B0C" w:rsidR="002E3AA4" w:rsidRPr="00BE012F" w:rsidRDefault="002E3AA4" w:rsidP="002E3AA4">
            <w:pPr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83FC" w14:textId="3642DE92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0.5005055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1178" w14:textId="3E615E42" w:rsidR="002E3AA4" w:rsidRPr="00BE012F" w:rsidRDefault="002E3AA4" w:rsidP="002E3AA4">
            <w:pPr>
              <w:jc w:val="right"/>
              <w:rPr>
                <w:color w:val="000000"/>
                <w:sz w:val="22"/>
              </w:rPr>
            </w:pPr>
            <w:r w:rsidRPr="00BE012F">
              <w:rPr>
                <w:color w:val="000000"/>
                <w:sz w:val="22"/>
              </w:rPr>
              <w:t>7.103484</w:t>
            </w:r>
          </w:p>
        </w:tc>
      </w:tr>
    </w:tbl>
    <w:p w14:paraId="124E3E6C" w14:textId="5436C2C5" w:rsidR="002E3AA4" w:rsidRPr="00BE012F" w:rsidRDefault="002E3AA4" w:rsidP="002E3AA4">
      <w:pPr>
        <w:rPr>
          <w:color w:val="000000"/>
          <w:sz w:val="22"/>
        </w:rPr>
      </w:pPr>
    </w:p>
    <w:p w14:paraId="3FFC5211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0023,Вентиляционная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труба</w:t>
      </w:r>
    </w:p>
    <w:p w14:paraId="4DE51AA9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выделения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001,Сушка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барды</w:t>
      </w:r>
    </w:p>
    <w:p w14:paraId="693C9FF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Расчет выбросов проведен в соответствии с годовой производительностью цеха по переработке барды, степени улова загрязняющих веществ встроенного в комплекс циклона, определенных опытными данными. Согласно техническому описанию, суточная производительность цеха составляет 40,0 тонн в сутки. Количество работы цеха за год составляет 365 дней. Количество выпускаемой готовой продукции в год составит: 40,0 * 365 = 14600 тонн. Согласно опытным данным, степень улова циклонов составляет 99,99% от всего количества вырабатываемого продукта. Тогда, количество зерновой пыли, выбрасываемой </w:t>
      </w:r>
      <w:proofErr w:type="gramStart"/>
      <w:r w:rsidRPr="00FB1D74">
        <w:rPr>
          <w:color w:val="000000"/>
          <w:sz w:val="22"/>
          <w:szCs w:val="22"/>
        </w:rPr>
        <w:t>в атмосферу</w:t>
      </w:r>
      <w:proofErr w:type="gramEnd"/>
      <w:r w:rsidRPr="00FB1D74">
        <w:rPr>
          <w:color w:val="000000"/>
          <w:sz w:val="22"/>
          <w:szCs w:val="22"/>
        </w:rPr>
        <w:t xml:space="preserve"> составит 1,46 тонн в год или 0,05 г/сек.</w:t>
      </w:r>
    </w:p>
    <w:p w14:paraId="55D2512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 (с учетом очистки):</w:t>
      </w:r>
    </w:p>
    <w:p w14:paraId="008101E5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1E4B9F9D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59CC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DC5F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183C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629B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23A56256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129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2937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17EC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Пыль зерновая /по грибам хранения/ (496)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8B0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0,05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902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1,46</w:t>
            </w:r>
          </w:p>
        </w:tc>
      </w:tr>
    </w:tbl>
    <w:p w14:paraId="1ABA4BFF" w14:textId="77777777" w:rsidR="00FB1D74" w:rsidRPr="00FB1D74" w:rsidRDefault="00FB1D74" w:rsidP="00FB1D74">
      <w:pPr>
        <w:rPr>
          <w:color w:val="000000"/>
        </w:rPr>
      </w:pPr>
    </w:p>
    <w:p w14:paraId="78022570" w14:textId="7D8B4044" w:rsidR="00FB1D74" w:rsidRPr="00FB1D74" w:rsidRDefault="00FB1D74" w:rsidP="00FB1D74">
      <w:pPr>
        <w:rPr>
          <w:b/>
          <w:color w:val="000000"/>
        </w:rPr>
      </w:pPr>
      <w:r w:rsidRPr="00FB1D74">
        <w:rPr>
          <w:b/>
          <w:color w:val="000000"/>
        </w:rPr>
        <w:t>КАРЬЕР</w:t>
      </w:r>
    </w:p>
    <w:p w14:paraId="0563358C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6008,неорганизованный</w:t>
      </w:r>
      <w:proofErr w:type="gramEnd"/>
    </w:p>
    <w:p w14:paraId="4A09F913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выделения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001,Карьер</w:t>
      </w:r>
      <w:proofErr w:type="gramEnd"/>
    </w:p>
    <w:p w14:paraId="7BA53719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0C3FBB3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Расчет выбросов загрязняющих веществ от карьера выполнен по Приложению 17 и Приказу МООС №100-п от 18.04.2008 г. </w:t>
      </w:r>
    </w:p>
    <w:p w14:paraId="03FCD2B8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Выход биогаза от пруда испарителя определяется по формуле:</w:t>
      </w:r>
    </w:p>
    <w:p w14:paraId="152C8BC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t>Q</w:t>
      </w:r>
      <w:r w:rsidRPr="00FB1D74">
        <w:rPr>
          <w:color w:val="000000"/>
          <w:sz w:val="22"/>
          <w:szCs w:val="22"/>
        </w:rPr>
        <w:t xml:space="preserve"> = 0,000001*</w:t>
      </w:r>
      <w:r w:rsidRPr="00FB1D74">
        <w:rPr>
          <w:color w:val="000000"/>
          <w:sz w:val="22"/>
          <w:szCs w:val="22"/>
          <w:lang w:val="en-US"/>
        </w:rPr>
        <w:t>R</w:t>
      </w:r>
      <w:r w:rsidRPr="00FB1D74">
        <w:rPr>
          <w:color w:val="000000"/>
          <w:sz w:val="22"/>
          <w:szCs w:val="22"/>
        </w:rPr>
        <w:t>*(100-</w:t>
      </w:r>
      <w:proofErr w:type="gramStart"/>
      <w:r w:rsidRPr="00FB1D74">
        <w:rPr>
          <w:color w:val="000000"/>
          <w:sz w:val="22"/>
          <w:szCs w:val="22"/>
          <w:lang w:val="en-US"/>
        </w:rPr>
        <w:t>W</w:t>
      </w:r>
      <w:r w:rsidRPr="00FB1D74">
        <w:rPr>
          <w:color w:val="000000"/>
          <w:sz w:val="22"/>
          <w:szCs w:val="22"/>
        </w:rPr>
        <w:t>)*</w:t>
      </w:r>
      <w:proofErr w:type="gramEnd"/>
      <w:r w:rsidRPr="00FB1D74">
        <w:rPr>
          <w:color w:val="000000"/>
          <w:sz w:val="22"/>
          <w:szCs w:val="22"/>
        </w:rPr>
        <w:t>(0,92*</w:t>
      </w:r>
      <w:r w:rsidRPr="00FB1D74">
        <w:rPr>
          <w:color w:val="000000"/>
          <w:sz w:val="22"/>
          <w:szCs w:val="22"/>
          <w:lang w:val="en-US"/>
        </w:rPr>
        <w:t>G</w:t>
      </w:r>
      <w:r w:rsidRPr="00FB1D74">
        <w:rPr>
          <w:color w:val="000000"/>
          <w:sz w:val="22"/>
          <w:szCs w:val="22"/>
        </w:rPr>
        <w:t>+0,62*</w:t>
      </w:r>
      <w:r w:rsidRPr="00FB1D74">
        <w:rPr>
          <w:color w:val="000000"/>
          <w:sz w:val="22"/>
          <w:szCs w:val="22"/>
          <w:lang w:val="en-US"/>
        </w:rPr>
        <w:t>U</w:t>
      </w:r>
      <w:r w:rsidRPr="00FB1D74">
        <w:rPr>
          <w:color w:val="000000"/>
          <w:sz w:val="22"/>
          <w:szCs w:val="22"/>
        </w:rPr>
        <w:t>+0,34*</w:t>
      </w:r>
      <w:r w:rsidRPr="00FB1D74">
        <w:rPr>
          <w:color w:val="000000"/>
          <w:sz w:val="22"/>
          <w:szCs w:val="22"/>
          <w:lang w:val="en-US"/>
        </w:rPr>
        <w:t>B</w:t>
      </w:r>
      <w:r w:rsidRPr="00FB1D74">
        <w:rPr>
          <w:color w:val="000000"/>
          <w:sz w:val="22"/>
          <w:szCs w:val="22"/>
        </w:rPr>
        <w:t xml:space="preserve">), где </w:t>
      </w:r>
    </w:p>
    <w:p w14:paraId="68FA135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t>Q</w:t>
      </w:r>
      <w:r w:rsidRPr="00FB1D74">
        <w:rPr>
          <w:color w:val="000000"/>
          <w:sz w:val="22"/>
          <w:szCs w:val="22"/>
        </w:rPr>
        <w:t xml:space="preserve"> - удельный выход биогаза за период его активной генерации, кг/кг отходов;</w:t>
      </w:r>
    </w:p>
    <w:p w14:paraId="5CC52BE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lastRenderedPageBreak/>
        <w:t>R</w:t>
      </w:r>
      <w:r w:rsidRPr="00FB1D74">
        <w:rPr>
          <w:color w:val="000000"/>
          <w:sz w:val="22"/>
          <w:szCs w:val="22"/>
        </w:rPr>
        <w:t xml:space="preserve"> - содержание органической составляющей в отходах, равное 58,1%;</w:t>
      </w:r>
    </w:p>
    <w:p w14:paraId="133300D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t>W</w:t>
      </w:r>
      <w:r w:rsidRPr="00FB1D74">
        <w:rPr>
          <w:color w:val="000000"/>
          <w:sz w:val="22"/>
          <w:szCs w:val="22"/>
        </w:rPr>
        <w:t xml:space="preserve"> – влажность отходов, равная 90,0%;</w:t>
      </w:r>
    </w:p>
    <w:p w14:paraId="26B3CE23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t>G</w:t>
      </w:r>
      <w:r w:rsidRPr="00FB1D74">
        <w:rPr>
          <w:color w:val="000000"/>
          <w:sz w:val="22"/>
          <w:szCs w:val="22"/>
        </w:rPr>
        <w:t xml:space="preserve"> – содержание жироподобных веществ в отходах, равное 0,00%;</w:t>
      </w:r>
    </w:p>
    <w:p w14:paraId="5AF7D7A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t>U</w:t>
      </w:r>
      <w:r w:rsidRPr="00FB1D74">
        <w:rPr>
          <w:color w:val="000000"/>
          <w:sz w:val="22"/>
          <w:szCs w:val="22"/>
        </w:rPr>
        <w:t xml:space="preserve"> – содержание </w:t>
      </w:r>
      <w:proofErr w:type="spellStart"/>
      <w:r w:rsidRPr="00FB1D74">
        <w:rPr>
          <w:color w:val="000000"/>
          <w:sz w:val="22"/>
          <w:szCs w:val="22"/>
        </w:rPr>
        <w:t>углеводоподобных</w:t>
      </w:r>
      <w:proofErr w:type="spellEnd"/>
      <w:r w:rsidRPr="00FB1D74">
        <w:rPr>
          <w:color w:val="000000"/>
          <w:sz w:val="22"/>
          <w:szCs w:val="22"/>
        </w:rPr>
        <w:t xml:space="preserve"> веществ в отходах, равное 41,9%; </w:t>
      </w:r>
    </w:p>
    <w:p w14:paraId="7117F6D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t>B</w:t>
      </w:r>
      <w:r w:rsidRPr="00FB1D74">
        <w:rPr>
          <w:color w:val="000000"/>
          <w:sz w:val="22"/>
          <w:szCs w:val="22"/>
        </w:rPr>
        <w:t xml:space="preserve"> – содержание белковых веществ в отходах, равное 0,00%.</w:t>
      </w:r>
    </w:p>
    <w:p w14:paraId="3F651DD3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t>Q</w:t>
      </w:r>
      <w:r w:rsidRPr="00FB1D74">
        <w:rPr>
          <w:color w:val="000000"/>
          <w:sz w:val="22"/>
          <w:szCs w:val="22"/>
        </w:rPr>
        <w:t xml:space="preserve"> = 0,000001*58,1*(100,0-90,</w:t>
      </w:r>
      <w:proofErr w:type="gramStart"/>
      <w:r w:rsidRPr="00FB1D74">
        <w:rPr>
          <w:color w:val="000000"/>
          <w:sz w:val="22"/>
          <w:szCs w:val="22"/>
        </w:rPr>
        <w:t>0)*</w:t>
      </w:r>
      <w:proofErr w:type="gramEnd"/>
      <w:r w:rsidRPr="00FB1D74">
        <w:rPr>
          <w:color w:val="000000"/>
          <w:sz w:val="22"/>
          <w:szCs w:val="22"/>
        </w:rPr>
        <w:t>(0,92*0,00+0,62*41,9+0,34*0,00)= 0,015</w:t>
      </w:r>
    </w:p>
    <w:p w14:paraId="2535F667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Количественный выход биогаза за год, отнесенный к одной тонне отходов, определяется по формуле:</w:t>
      </w:r>
    </w:p>
    <w:p w14:paraId="223AA39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Р = (</w:t>
      </w:r>
      <w:r w:rsidRPr="00FB1D74">
        <w:rPr>
          <w:color w:val="000000"/>
          <w:sz w:val="22"/>
          <w:szCs w:val="22"/>
          <w:lang w:val="en-US"/>
        </w:rPr>
        <w:t>Q</w:t>
      </w:r>
      <w:r w:rsidRPr="00FB1D74">
        <w:rPr>
          <w:color w:val="000000"/>
          <w:sz w:val="22"/>
          <w:szCs w:val="22"/>
        </w:rPr>
        <w:t>:</w:t>
      </w:r>
      <w:proofErr w:type="gramStart"/>
      <w:r w:rsidRPr="00FB1D74">
        <w:rPr>
          <w:color w:val="000000"/>
          <w:sz w:val="22"/>
          <w:szCs w:val="22"/>
          <w:lang w:val="en-US"/>
        </w:rPr>
        <w:t>t</w:t>
      </w:r>
      <w:r w:rsidRPr="00FB1D74">
        <w:rPr>
          <w:color w:val="000000"/>
          <w:sz w:val="22"/>
          <w:szCs w:val="22"/>
        </w:rPr>
        <w:t>)*</w:t>
      </w:r>
      <w:proofErr w:type="gramEnd"/>
      <w:r w:rsidRPr="00FB1D74">
        <w:rPr>
          <w:color w:val="000000"/>
          <w:sz w:val="22"/>
          <w:szCs w:val="22"/>
        </w:rPr>
        <w:t xml:space="preserve">1000, где  </w:t>
      </w:r>
      <w:r w:rsidRPr="00FB1D74">
        <w:rPr>
          <w:color w:val="000000"/>
          <w:sz w:val="22"/>
          <w:szCs w:val="22"/>
          <w:lang w:val="en-US"/>
        </w:rPr>
        <w:t>t</w:t>
      </w:r>
      <w:r w:rsidRPr="00FB1D74">
        <w:rPr>
          <w:color w:val="000000"/>
          <w:sz w:val="22"/>
          <w:szCs w:val="22"/>
        </w:rPr>
        <w:t>- период полного сбраживания органической части отходов;</w:t>
      </w:r>
    </w:p>
    <w:p w14:paraId="3EA286FC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t>t</w:t>
      </w:r>
      <w:r w:rsidRPr="00FB1D74">
        <w:rPr>
          <w:color w:val="000000"/>
          <w:sz w:val="22"/>
          <w:szCs w:val="22"/>
        </w:rPr>
        <w:t xml:space="preserve"> = </w:t>
      </w:r>
      <w:proofErr w:type="gramStart"/>
      <w:r w:rsidRPr="00FB1D74">
        <w:rPr>
          <w:color w:val="000000"/>
          <w:sz w:val="22"/>
          <w:szCs w:val="22"/>
        </w:rPr>
        <w:t>10248:[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proofErr w:type="spellStart"/>
      <w:r w:rsidRPr="00FB1D74">
        <w:rPr>
          <w:color w:val="000000"/>
          <w:sz w:val="22"/>
          <w:szCs w:val="22"/>
        </w:rPr>
        <w:t>Ттепл</w:t>
      </w:r>
      <w:proofErr w:type="spellEnd"/>
      <w:r w:rsidRPr="00FB1D74">
        <w:rPr>
          <w:color w:val="000000"/>
          <w:sz w:val="22"/>
          <w:szCs w:val="22"/>
        </w:rPr>
        <w:t xml:space="preserve"> *(</w:t>
      </w:r>
      <w:r w:rsidRPr="00FB1D74">
        <w:rPr>
          <w:color w:val="000000"/>
          <w:sz w:val="22"/>
          <w:szCs w:val="22"/>
          <w:lang w:val="en-US"/>
        </w:rPr>
        <w:t>t</w:t>
      </w:r>
      <w:proofErr w:type="spellStart"/>
      <w:r w:rsidRPr="00FB1D74">
        <w:rPr>
          <w:color w:val="000000"/>
          <w:sz w:val="22"/>
          <w:szCs w:val="22"/>
        </w:rPr>
        <w:t>ср.тепл</w:t>
      </w:r>
      <w:proofErr w:type="spellEnd"/>
      <w:r w:rsidRPr="00FB1D74">
        <w:rPr>
          <w:color w:val="000000"/>
          <w:sz w:val="22"/>
          <w:szCs w:val="22"/>
        </w:rPr>
        <w:t>.)</w:t>
      </w:r>
      <w:r w:rsidRPr="00FB1D74">
        <w:rPr>
          <w:color w:val="000000"/>
          <w:sz w:val="22"/>
          <w:szCs w:val="22"/>
          <w:vertAlign w:val="superscript"/>
        </w:rPr>
        <w:t>0,301966</w:t>
      </w:r>
      <w:r w:rsidRPr="00FB1D74">
        <w:rPr>
          <w:color w:val="000000"/>
          <w:sz w:val="22"/>
          <w:szCs w:val="22"/>
        </w:rPr>
        <w:t>], где</w:t>
      </w:r>
    </w:p>
    <w:p w14:paraId="7C21550C" w14:textId="77777777" w:rsidR="00FB1D74" w:rsidRPr="00FB1D74" w:rsidRDefault="00FB1D74" w:rsidP="00FB1D74">
      <w:pPr>
        <w:rPr>
          <w:color w:val="000000"/>
          <w:sz w:val="22"/>
          <w:szCs w:val="22"/>
        </w:rPr>
      </w:pPr>
      <w:proofErr w:type="spellStart"/>
      <w:r w:rsidRPr="00FB1D74">
        <w:rPr>
          <w:color w:val="000000"/>
          <w:sz w:val="22"/>
          <w:szCs w:val="22"/>
        </w:rPr>
        <w:t>Ттепл</w:t>
      </w:r>
      <w:proofErr w:type="spellEnd"/>
      <w:r w:rsidRPr="00FB1D74">
        <w:rPr>
          <w:color w:val="000000"/>
          <w:sz w:val="22"/>
          <w:szCs w:val="22"/>
        </w:rPr>
        <w:t>- продолжительность теплого периода года, равная 214 суткам</w:t>
      </w:r>
    </w:p>
    <w:p w14:paraId="25C8B5F5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t>t</w:t>
      </w:r>
      <w:proofErr w:type="spellStart"/>
      <w:r w:rsidRPr="00FB1D74">
        <w:rPr>
          <w:color w:val="000000"/>
          <w:sz w:val="22"/>
          <w:szCs w:val="22"/>
        </w:rPr>
        <w:t>ср.</w:t>
      </w:r>
      <w:proofErr w:type="gramStart"/>
      <w:r w:rsidRPr="00FB1D74">
        <w:rPr>
          <w:color w:val="000000"/>
          <w:sz w:val="22"/>
          <w:szCs w:val="22"/>
        </w:rPr>
        <w:t>тепл</w:t>
      </w:r>
      <w:proofErr w:type="spellEnd"/>
      <w:r w:rsidRPr="00FB1D74">
        <w:rPr>
          <w:color w:val="000000"/>
          <w:sz w:val="22"/>
          <w:szCs w:val="22"/>
        </w:rPr>
        <w:t>.-</w:t>
      </w:r>
      <w:proofErr w:type="gramEnd"/>
      <w:r w:rsidRPr="00FB1D74">
        <w:rPr>
          <w:color w:val="000000"/>
          <w:sz w:val="22"/>
          <w:szCs w:val="22"/>
        </w:rPr>
        <w:t xml:space="preserve"> средняя из среднемесячных температур за теплый период года, равная 15,2°С.</w:t>
      </w:r>
    </w:p>
    <w:p w14:paraId="1FF9309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  <w:lang w:val="en-US"/>
        </w:rPr>
        <w:t>t</w:t>
      </w:r>
      <w:r w:rsidRPr="00FB1D74">
        <w:rPr>
          <w:color w:val="000000"/>
          <w:sz w:val="22"/>
          <w:szCs w:val="22"/>
        </w:rPr>
        <w:t xml:space="preserve"> = 10248: [214*(15,2)</w:t>
      </w:r>
      <w:r w:rsidRPr="00FB1D74">
        <w:rPr>
          <w:color w:val="000000"/>
          <w:sz w:val="22"/>
          <w:szCs w:val="22"/>
          <w:vertAlign w:val="superscript"/>
        </w:rPr>
        <w:t xml:space="preserve"> 0,</w:t>
      </w:r>
      <w:proofErr w:type="gramStart"/>
      <w:r w:rsidRPr="00FB1D74">
        <w:rPr>
          <w:color w:val="000000"/>
          <w:sz w:val="22"/>
          <w:szCs w:val="22"/>
          <w:vertAlign w:val="superscript"/>
        </w:rPr>
        <w:t>301966</w:t>
      </w:r>
      <w:r w:rsidRPr="00FB1D74">
        <w:rPr>
          <w:color w:val="000000"/>
          <w:sz w:val="22"/>
          <w:szCs w:val="22"/>
        </w:rPr>
        <w:t>]=</w:t>
      </w:r>
      <w:proofErr w:type="gramEnd"/>
      <w:r w:rsidRPr="00FB1D74">
        <w:rPr>
          <w:color w:val="000000"/>
          <w:sz w:val="22"/>
          <w:szCs w:val="22"/>
        </w:rPr>
        <w:t xml:space="preserve"> 21 год.</w:t>
      </w:r>
    </w:p>
    <w:p w14:paraId="35C9569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Р = (</w:t>
      </w:r>
      <w:proofErr w:type="gramStart"/>
      <w:r w:rsidRPr="00FB1D74">
        <w:rPr>
          <w:color w:val="000000"/>
          <w:sz w:val="22"/>
          <w:szCs w:val="22"/>
        </w:rPr>
        <w:t>0,015:21)*</w:t>
      </w:r>
      <w:proofErr w:type="gramEnd"/>
      <w:r w:rsidRPr="00FB1D74">
        <w:rPr>
          <w:color w:val="000000"/>
          <w:sz w:val="22"/>
          <w:szCs w:val="22"/>
        </w:rPr>
        <w:t>1000= 0,7 кг/т</w:t>
      </w:r>
    </w:p>
    <w:p w14:paraId="080AA00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По величине Р и весовым процентным содержаниям компонентов в биогазе (таблица 3.2. Методики) определяются удельные массы компонентов, выбрасываемых в год по формуле:</w:t>
      </w:r>
    </w:p>
    <w:p w14:paraId="1AA97AC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П = (С*Р):100, где</w:t>
      </w:r>
    </w:p>
    <w:p w14:paraId="72D8803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П - удельные массы компонентов кг/т отходов</w:t>
      </w:r>
    </w:p>
    <w:p w14:paraId="76BB4F83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С - </w:t>
      </w:r>
      <w:proofErr w:type="spellStart"/>
      <w:r w:rsidRPr="00FB1D74">
        <w:rPr>
          <w:color w:val="000000"/>
          <w:sz w:val="22"/>
          <w:szCs w:val="22"/>
        </w:rPr>
        <w:t>вечовые</w:t>
      </w:r>
      <w:proofErr w:type="spellEnd"/>
      <w:r w:rsidRPr="00FB1D74">
        <w:rPr>
          <w:color w:val="000000"/>
          <w:sz w:val="22"/>
          <w:szCs w:val="22"/>
        </w:rPr>
        <w:t xml:space="preserve"> процентные содержания компонентов в биогазе, %;</w:t>
      </w:r>
    </w:p>
    <w:p w14:paraId="0AE641EA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Р - количественный выход биогаза за год, отнесенный к одной тонне отходов.</w:t>
      </w:r>
    </w:p>
    <w:p w14:paraId="3E7B6215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Удельная масса метана составит:</w:t>
      </w:r>
    </w:p>
    <w:p w14:paraId="1E6EA2B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П = (52,915*0,7):100= 0,370кг/т</w:t>
      </w:r>
    </w:p>
    <w:p w14:paraId="1563F25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Удельная масса аммиака составит:</w:t>
      </w:r>
    </w:p>
    <w:p w14:paraId="365584A5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П = (0,533*0,7):100= 0,004кг/т</w:t>
      </w:r>
    </w:p>
    <w:p w14:paraId="09CE83E3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Удельная масса сероводорода составит:</w:t>
      </w:r>
    </w:p>
    <w:p w14:paraId="52A65C0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П = (0,026*0,7):100= 0,0002кг/т</w:t>
      </w:r>
    </w:p>
    <w:p w14:paraId="53264E97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Всего количество отхода составляет 7000,0 тонны.</w:t>
      </w:r>
    </w:p>
    <w:p w14:paraId="7FA1D7F5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7EE6E1CA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Аммиак М= 0,004*7000/1000=0,028т/год =0,0008г/с</w:t>
      </w:r>
    </w:p>
    <w:p w14:paraId="7A70F21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Сероводород М= 0,0002*7000/1000=0,001т/год =0,00004г/с</w:t>
      </w:r>
    </w:p>
    <w:p w14:paraId="5A04A2B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Метан М=0,37*7000/1000=2,59т/год = 0,082г/с</w:t>
      </w:r>
    </w:p>
    <w:p w14:paraId="7EE232A5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46BDD5AF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загрязнения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6010,Неорганизованный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выброс</w:t>
      </w:r>
    </w:p>
    <w:p w14:paraId="7BBB6A38" w14:textId="77777777" w:rsidR="00FB1D74" w:rsidRPr="00FB1D74" w:rsidRDefault="00FB1D74" w:rsidP="00FB1D74">
      <w:pPr>
        <w:rPr>
          <w:b/>
          <w:bCs/>
          <w:color w:val="000000"/>
          <w:sz w:val="22"/>
          <w:szCs w:val="22"/>
        </w:rPr>
      </w:pPr>
      <w:r w:rsidRPr="00FB1D74">
        <w:rPr>
          <w:b/>
          <w:bCs/>
          <w:color w:val="000000"/>
          <w:sz w:val="22"/>
          <w:szCs w:val="22"/>
        </w:rPr>
        <w:t xml:space="preserve">Источник выделения N </w:t>
      </w:r>
      <w:proofErr w:type="gramStart"/>
      <w:r w:rsidRPr="00FB1D74">
        <w:rPr>
          <w:b/>
          <w:bCs/>
          <w:color w:val="000000"/>
          <w:sz w:val="22"/>
          <w:szCs w:val="22"/>
        </w:rPr>
        <w:t>001,Покрасочные</w:t>
      </w:r>
      <w:proofErr w:type="gramEnd"/>
      <w:r w:rsidRPr="00FB1D74">
        <w:rPr>
          <w:b/>
          <w:bCs/>
          <w:color w:val="000000"/>
          <w:sz w:val="22"/>
          <w:szCs w:val="22"/>
        </w:rPr>
        <w:t xml:space="preserve"> работы</w:t>
      </w:r>
    </w:p>
    <w:p w14:paraId="5FE6E9C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Список литературы:</w:t>
      </w:r>
    </w:p>
    <w:p w14:paraId="38A2F51F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Методика расчета выбросов загрязняющих веществ в атмосферу при нанесении лакокрасочных материалов (по величинам удельных выбросов). РНД 211.2.02.05-2004. Астана, 2005</w:t>
      </w:r>
    </w:p>
    <w:p w14:paraId="5EA275D6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198F68D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Технологический процесс: окраска и сушка</w:t>
      </w:r>
    </w:p>
    <w:p w14:paraId="2DB5A84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Фактический годовой расход ЛКМ, </w:t>
      </w:r>
      <w:proofErr w:type="gramStart"/>
      <w:r w:rsidRPr="00FB1D74">
        <w:rPr>
          <w:color w:val="000000"/>
          <w:sz w:val="22"/>
          <w:szCs w:val="22"/>
        </w:rPr>
        <w:t>тонн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MS = </w:t>
      </w:r>
      <w:r w:rsidRPr="00FB1D74">
        <w:rPr>
          <w:b/>
          <w:color w:val="000000"/>
          <w:sz w:val="22"/>
          <w:szCs w:val="22"/>
        </w:rPr>
        <w:t>0.8</w:t>
      </w:r>
    </w:p>
    <w:p w14:paraId="2D05205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часовой расход ЛКМ, с учетом дискретности работы оборудования,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MS1 = </w:t>
      </w:r>
      <w:r w:rsidRPr="00FB1D74">
        <w:rPr>
          <w:b/>
          <w:color w:val="000000"/>
          <w:sz w:val="22"/>
          <w:szCs w:val="22"/>
        </w:rPr>
        <w:t>1.06</w:t>
      </w:r>
    </w:p>
    <w:p w14:paraId="38B6185F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3CD1D6E5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Марка ЛКМ: Эмаль ПФ-115</w:t>
      </w:r>
    </w:p>
    <w:p w14:paraId="592DD59F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Способ окраски: Кистью, валиком</w:t>
      </w:r>
    </w:p>
    <w:p w14:paraId="4E692B1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летучей части (растворителя) в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F2 = </w:t>
      </w:r>
      <w:r w:rsidRPr="00FB1D74">
        <w:rPr>
          <w:b/>
          <w:color w:val="000000"/>
          <w:sz w:val="22"/>
          <w:szCs w:val="22"/>
        </w:rPr>
        <w:t>45</w:t>
      </w:r>
    </w:p>
    <w:p w14:paraId="33A64A7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0D83E43E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0616 Диметилбензол (смесь о-, м-, п- изомеров) (203)</w:t>
      </w:r>
    </w:p>
    <w:p w14:paraId="17D7E1A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50</w:t>
      </w:r>
    </w:p>
    <w:p w14:paraId="4FF8E0A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19CEE206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30C1CFF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0.8 * 45 * 50 * 100 * 10 ^ -6 = 0.18</w:t>
      </w:r>
    </w:p>
    <w:p w14:paraId="165494D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1.06 * 45 * 50 * 100 / (3.6 * 10 ^ 6) = 0.0663</w:t>
      </w:r>
    </w:p>
    <w:p w14:paraId="45DDFE7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70776A86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2752 Уайт-спирит (1316*)</w:t>
      </w:r>
    </w:p>
    <w:p w14:paraId="303E9456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lastRenderedPageBreak/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50</w:t>
      </w:r>
    </w:p>
    <w:p w14:paraId="6BCD723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43A4ADE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1FB0810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0.8 * 45 * 50 * 100 * 10 ^ -6 = 0.18</w:t>
      </w:r>
    </w:p>
    <w:p w14:paraId="515220D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1.06 * 45 * 50 * 100 / (3.6 * 10 ^ 6) = 0.0663</w:t>
      </w:r>
    </w:p>
    <w:p w14:paraId="56C390C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279621F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7B38341A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14B7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805A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EEAA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ADE0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4C5D5EFB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BF75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0616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C8A3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Диметилбензол (смесь о-, м-, п- изомеров) (203)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0CF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AA5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0.18</w:t>
            </w:r>
          </w:p>
        </w:tc>
      </w:tr>
      <w:tr w:rsidR="00FB1D74" w:rsidRPr="00FB1D74" w14:paraId="4386372F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AB8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2752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67C4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Уайт-спирит (1316*)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835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C40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0.18</w:t>
            </w:r>
          </w:p>
        </w:tc>
      </w:tr>
    </w:tbl>
    <w:p w14:paraId="0EFFE7B6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0A68D83C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Технологический процесс: окраска и сушка</w:t>
      </w:r>
    </w:p>
    <w:p w14:paraId="733C223A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Фактический годовой расход ЛКМ, </w:t>
      </w:r>
      <w:proofErr w:type="gramStart"/>
      <w:r w:rsidRPr="00FB1D74">
        <w:rPr>
          <w:color w:val="000000"/>
          <w:sz w:val="22"/>
          <w:szCs w:val="22"/>
        </w:rPr>
        <w:t>тонн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</w:p>
    <w:p w14:paraId="64FA004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b/>
          <w:i/>
          <w:color w:val="000000"/>
          <w:sz w:val="22"/>
          <w:szCs w:val="22"/>
        </w:rPr>
        <w:t xml:space="preserve">MS = </w:t>
      </w:r>
      <w:r w:rsidRPr="00FB1D74">
        <w:rPr>
          <w:b/>
          <w:color w:val="000000"/>
          <w:sz w:val="22"/>
          <w:szCs w:val="22"/>
        </w:rPr>
        <w:t>0.6</w:t>
      </w:r>
    </w:p>
    <w:p w14:paraId="65E8C11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часовой расход ЛКМ, с учетом дискретности работы оборудования,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MS1 = </w:t>
      </w:r>
      <w:r w:rsidRPr="00FB1D74">
        <w:rPr>
          <w:b/>
          <w:color w:val="000000"/>
          <w:sz w:val="22"/>
          <w:szCs w:val="22"/>
        </w:rPr>
        <w:t>0.79</w:t>
      </w:r>
    </w:p>
    <w:p w14:paraId="2D4546E9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55BE162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Марка ЛКМ: Эмаль НЦ-132П</w:t>
      </w:r>
    </w:p>
    <w:p w14:paraId="7865019A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Способ окраски: Кистью, валиком</w:t>
      </w:r>
    </w:p>
    <w:p w14:paraId="55FB619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летучей части (растворителя) в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F2 = </w:t>
      </w:r>
      <w:r w:rsidRPr="00FB1D74">
        <w:rPr>
          <w:b/>
          <w:color w:val="000000"/>
          <w:sz w:val="22"/>
          <w:szCs w:val="22"/>
        </w:rPr>
        <w:t>80</w:t>
      </w:r>
    </w:p>
    <w:p w14:paraId="27DAAB7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0AF04853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1401 Пропан-2-он (478)</w:t>
      </w:r>
    </w:p>
    <w:p w14:paraId="3F13610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8</w:t>
      </w:r>
    </w:p>
    <w:p w14:paraId="657F4C2C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5F9A180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359817B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0.6 * 80 * 8 * 100 * 10 ^ -6 = 0.0384</w:t>
      </w:r>
    </w:p>
    <w:p w14:paraId="26D36FA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0.79 * 80 * 8 * 100 / (3.6 * 10 ^ 6) = 0.01404</w:t>
      </w:r>
    </w:p>
    <w:p w14:paraId="186FF44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19FBE725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1042 Бутан-1-ол (102)</w:t>
      </w:r>
    </w:p>
    <w:p w14:paraId="6FDF409E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15</w:t>
      </w:r>
    </w:p>
    <w:p w14:paraId="62BEE6D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50AB4A5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564F727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0.6 * 80 * 15 * 100 * 10 ^ -6 = 0.072</w:t>
      </w:r>
    </w:p>
    <w:p w14:paraId="40E8674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0.79 * 80 * 15 * 100 / (3.6 * 10 ^ 6) = 0.02633</w:t>
      </w:r>
    </w:p>
    <w:p w14:paraId="2ECDD86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29F4565E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1210 Бутилацетат (110)</w:t>
      </w:r>
    </w:p>
    <w:p w14:paraId="1DA2114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8</w:t>
      </w:r>
    </w:p>
    <w:p w14:paraId="6D7E261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1B890566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72A0CC07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0.6 * 80 * 8 * 100 * 10 ^ -6 = 0.0384</w:t>
      </w:r>
    </w:p>
    <w:p w14:paraId="1DC02EA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0.79 * 80 * 8 * 100 / (3.6 * 10 ^ 6) = 0.01404</w:t>
      </w:r>
    </w:p>
    <w:p w14:paraId="70CB0EF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390AFAF1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0621 Метилбензол (353)</w:t>
      </w:r>
    </w:p>
    <w:p w14:paraId="7549D347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41</w:t>
      </w:r>
    </w:p>
    <w:p w14:paraId="2C3B41E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785D1A1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26BF651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0.6 * 80 * 41 * 100 * 10 ^ -6 = 0.1968</w:t>
      </w:r>
    </w:p>
    <w:p w14:paraId="1794D5F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lastRenderedPageBreak/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0.79 * 80 * 41 * 100 / (3.6 * 10 ^ 6) = 0.072</w:t>
      </w:r>
    </w:p>
    <w:p w14:paraId="43E1B66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451E89EB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1061 Этанол (678)</w:t>
      </w:r>
    </w:p>
    <w:p w14:paraId="3F9DDEA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20</w:t>
      </w:r>
    </w:p>
    <w:p w14:paraId="267478A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5D4658E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6ECE019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0.6 * 80 * 20 * 100 * 10 ^ -6 = 0.096</w:t>
      </w:r>
    </w:p>
    <w:p w14:paraId="701EFB7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0.79 * 80 * 20 * 100 / (3.6 * 10 ^ 6) = 0.0351</w:t>
      </w:r>
    </w:p>
    <w:p w14:paraId="6FA2756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467FA50C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1119 2-Этоксиэтанол (1526*)</w:t>
      </w:r>
    </w:p>
    <w:p w14:paraId="29EB9E1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8</w:t>
      </w:r>
    </w:p>
    <w:p w14:paraId="4F1CC54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1DC9F8D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685CDA4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0.6 * 80 * 8 * 100 * 10 ^ -6 = 0.0384</w:t>
      </w:r>
    </w:p>
    <w:p w14:paraId="4D2DAA4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0.79 * 80 * 8 * 100 / (3.6 * 10 ^ 6) = 0.01404</w:t>
      </w:r>
    </w:p>
    <w:p w14:paraId="6BEA6E9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1BA24A7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2B045748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7697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58C6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5636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0487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383FA22B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2D6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0616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0CB3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Диметилбензол (смесь о-, м-, п- изомеров) (203)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11C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0EE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0.18</w:t>
            </w:r>
          </w:p>
        </w:tc>
      </w:tr>
      <w:tr w:rsidR="00FB1D74" w:rsidRPr="00FB1D74" w14:paraId="21629F40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201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0621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FADA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Метилбензол (353)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4C8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580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0.1968</w:t>
            </w:r>
          </w:p>
        </w:tc>
      </w:tr>
      <w:tr w:rsidR="00FB1D74" w:rsidRPr="00FB1D74" w14:paraId="211786FD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1A6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1042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3462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Бутан-1-ол (102)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8D6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0.02633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C28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</w:tr>
      <w:tr w:rsidR="00FB1D74" w:rsidRPr="00FB1D74" w14:paraId="7ABDB7BE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4D4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1061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C367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Этанол (678)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2BD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0.0351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E19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0.096</w:t>
            </w:r>
          </w:p>
        </w:tc>
      </w:tr>
      <w:tr w:rsidR="00FB1D74" w:rsidRPr="00FB1D74" w14:paraId="5664341A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FC5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1119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98DA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2-Этоксиэтанол (1526*)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AC7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908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0.0384</w:t>
            </w:r>
          </w:p>
        </w:tc>
      </w:tr>
      <w:tr w:rsidR="00FB1D74" w:rsidRPr="00FB1D74" w14:paraId="69F32E23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B7F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1210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5580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Бутилацетат (110)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D00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EBF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0.0384</w:t>
            </w:r>
          </w:p>
        </w:tc>
      </w:tr>
      <w:tr w:rsidR="00FB1D74" w:rsidRPr="00FB1D74" w14:paraId="62D0B1E7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DDD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1401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54E0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Пропан-2-он (478)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F20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1DB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0.0384</w:t>
            </w:r>
          </w:p>
        </w:tc>
      </w:tr>
      <w:tr w:rsidR="00FB1D74" w:rsidRPr="00FB1D74" w14:paraId="55F7DAE3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C76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2752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B39F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Уайт-спирит (1316*)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BD7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7A5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0.18</w:t>
            </w:r>
          </w:p>
        </w:tc>
      </w:tr>
    </w:tbl>
    <w:p w14:paraId="20950A9D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10C4DBD7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6B32806C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Технологический процесс: окраска и сушка</w:t>
      </w:r>
    </w:p>
    <w:p w14:paraId="0B75ADB8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Фактический годовой расход ЛКМ, </w:t>
      </w:r>
      <w:proofErr w:type="gramStart"/>
      <w:r w:rsidRPr="00FB1D74">
        <w:rPr>
          <w:color w:val="000000"/>
          <w:sz w:val="22"/>
          <w:szCs w:val="22"/>
        </w:rPr>
        <w:t>тонн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</w:p>
    <w:p w14:paraId="3C961056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b/>
          <w:i/>
          <w:color w:val="000000"/>
          <w:sz w:val="22"/>
          <w:szCs w:val="22"/>
        </w:rPr>
        <w:t xml:space="preserve">MS = </w:t>
      </w:r>
      <w:r w:rsidRPr="00FB1D74">
        <w:rPr>
          <w:b/>
          <w:color w:val="000000"/>
          <w:sz w:val="22"/>
          <w:szCs w:val="22"/>
        </w:rPr>
        <w:t>0.5</w:t>
      </w:r>
    </w:p>
    <w:p w14:paraId="63FD785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часовой расход ЛКМ, с учетом дискретности работы оборудования,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MS1 = </w:t>
      </w:r>
      <w:r w:rsidRPr="00FB1D74">
        <w:rPr>
          <w:b/>
          <w:color w:val="000000"/>
          <w:sz w:val="22"/>
          <w:szCs w:val="22"/>
        </w:rPr>
        <w:t>0.66</w:t>
      </w:r>
    </w:p>
    <w:p w14:paraId="0DFDF421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628B3FA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Марка ЛКМ: Эмаль ХВ-124</w:t>
      </w:r>
    </w:p>
    <w:p w14:paraId="13159CD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Способ окраски: Кистью, валиком</w:t>
      </w:r>
    </w:p>
    <w:p w14:paraId="3F2EE6A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летучей части (растворителя) в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F2 = </w:t>
      </w:r>
      <w:r w:rsidRPr="00FB1D74">
        <w:rPr>
          <w:b/>
          <w:color w:val="000000"/>
          <w:sz w:val="22"/>
          <w:szCs w:val="22"/>
        </w:rPr>
        <w:t>27</w:t>
      </w:r>
    </w:p>
    <w:p w14:paraId="0552985E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4CABF483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1401 Пропан-2-он (478)</w:t>
      </w:r>
    </w:p>
    <w:p w14:paraId="7BD01F6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26</w:t>
      </w:r>
    </w:p>
    <w:p w14:paraId="7A5290A1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4C83706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697B889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0.5 * 27 * 26 * 100 * 10 ^ -6 = 0.0351</w:t>
      </w:r>
    </w:p>
    <w:p w14:paraId="4332ED2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0.66 * 27 * 26 * 100 / (3.6 * 10 ^ 6) = 0.01287</w:t>
      </w:r>
    </w:p>
    <w:p w14:paraId="13C0E02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696378ED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1210 Бутилацетат (110)</w:t>
      </w:r>
    </w:p>
    <w:p w14:paraId="2823109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12</w:t>
      </w:r>
    </w:p>
    <w:p w14:paraId="64411BD1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30D5176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79EF117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lastRenderedPageBreak/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0.5 * 27 * 12 * 100 * 10 ^ -6 = 0.0162</w:t>
      </w:r>
    </w:p>
    <w:p w14:paraId="637E26F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0.66 * 27 * 12 * 100 / (3.6 * 10 ^ 6) = 0.00594</w:t>
      </w:r>
    </w:p>
    <w:p w14:paraId="79AAEEF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2D9E238B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0621 Метилбензол (353)</w:t>
      </w:r>
    </w:p>
    <w:p w14:paraId="26C64CC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62</w:t>
      </w:r>
    </w:p>
    <w:p w14:paraId="207B905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3F5CEF4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6B53A3C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0.5 * 27 * 62 * 100 * 10 ^ -6 = 0.0837</w:t>
      </w:r>
    </w:p>
    <w:p w14:paraId="02BEB2E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0.66 * 27 * 62 * 100 / (3.6 * 10 ^ 6) = 0.0307</w:t>
      </w:r>
    </w:p>
    <w:p w14:paraId="68E1346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22A37AD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077EBB0C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F993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6A53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B79D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C41F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29329029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706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0616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36B4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Диметилбензол (смесь о-, м-, п- изомеров) (203)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409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2A0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0.18</w:t>
            </w:r>
          </w:p>
        </w:tc>
      </w:tr>
      <w:tr w:rsidR="00FB1D74" w:rsidRPr="00FB1D74" w14:paraId="5C4F4926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362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0621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7E63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Метилбензол (353)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7E5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E2C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0.2805</w:t>
            </w:r>
          </w:p>
        </w:tc>
      </w:tr>
      <w:tr w:rsidR="00FB1D74" w:rsidRPr="00FB1D74" w14:paraId="7B876A89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2FB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1042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45F2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Бутан-1-ол (102)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180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0.02633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7AF8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</w:tr>
      <w:tr w:rsidR="00FB1D74" w:rsidRPr="00FB1D74" w14:paraId="0AA1A539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001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1061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F846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Этанол (678)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7CA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0.0351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04B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0.096</w:t>
            </w:r>
          </w:p>
        </w:tc>
      </w:tr>
      <w:tr w:rsidR="00FB1D74" w:rsidRPr="00FB1D74" w14:paraId="4F06029C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3805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1119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207C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2-Этоксиэтанол (1526*)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1AD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D77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0.0384</w:t>
            </w:r>
          </w:p>
        </w:tc>
      </w:tr>
      <w:tr w:rsidR="00FB1D74" w:rsidRPr="00FB1D74" w14:paraId="15EA86BA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FE7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1210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660F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Бутилацетат (110)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423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052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0.0546</w:t>
            </w:r>
          </w:p>
        </w:tc>
      </w:tr>
      <w:tr w:rsidR="00FB1D74" w:rsidRPr="00FB1D74" w14:paraId="70FBBBDE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48D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1401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2D95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Пропан-2-он (478)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7FE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75E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0.0735</w:t>
            </w:r>
          </w:p>
        </w:tc>
      </w:tr>
      <w:tr w:rsidR="00FB1D74" w:rsidRPr="00FB1D74" w14:paraId="110DA921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2B6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2752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32A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Уайт-спирит (1316*)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372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FBE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0.18</w:t>
            </w:r>
          </w:p>
        </w:tc>
      </w:tr>
    </w:tbl>
    <w:p w14:paraId="541E07EA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1F228D4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Технологический процесс: окраска и сушка</w:t>
      </w:r>
    </w:p>
    <w:p w14:paraId="0B938F07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Фактический годовой расход ЛКМ, </w:t>
      </w:r>
      <w:proofErr w:type="gramStart"/>
      <w:r w:rsidRPr="00FB1D74">
        <w:rPr>
          <w:color w:val="000000"/>
          <w:sz w:val="22"/>
          <w:szCs w:val="22"/>
        </w:rPr>
        <w:t>тонн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</w:p>
    <w:p w14:paraId="36E2C10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b/>
          <w:i/>
          <w:color w:val="000000"/>
          <w:sz w:val="22"/>
          <w:szCs w:val="22"/>
        </w:rPr>
        <w:t xml:space="preserve">MS = </w:t>
      </w:r>
      <w:r w:rsidRPr="00FB1D74">
        <w:rPr>
          <w:b/>
          <w:color w:val="000000"/>
          <w:sz w:val="22"/>
          <w:szCs w:val="22"/>
        </w:rPr>
        <w:t>0.2</w:t>
      </w:r>
    </w:p>
    <w:p w14:paraId="3414204E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часовой расход ЛКМ, с учетом дискретности работы оборудования,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MS1 = </w:t>
      </w:r>
      <w:r w:rsidRPr="00FB1D74">
        <w:rPr>
          <w:b/>
          <w:color w:val="000000"/>
          <w:sz w:val="22"/>
          <w:szCs w:val="22"/>
        </w:rPr>
        <w:t>0.26</w:t>
      </w:r>
    </w:p>
    <w:p w14:paraId="0328265C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3654389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Марка ЛКМ: Грунтовка ГФ-021</w:t>
      </w:r>
    </w:p>
    <w:p w14:paraId="580CCAC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Способ окраски: Кистью, валиком</w:t>
      </w:r>
    </w:p>
    <w:p w14:paraId="7DCC5323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229E68E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летучей части (растворителя) в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F2 = </w:t>
      </w:r>
      <w:r w:rsidRPr="00FB1D74">
        <w:rPr>
          <w:b/>
          <w:color w:val="000000"/>
          <w:sz w:val="22"/>
          <w:szCs w:val="22"/>
        </w:rPr>
        <w:t>45</w:t>
      </w:r>
    </w:p>
    <w:p w14:paraId="322BB4F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51C97CE2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0616 Диметилбензол (смесь о-, м-, п- изомеров) (203)</w:t>
      </w:r>
    </w:p>
    <w:p w14:paraId="39C8C33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100</w:t>
      </w:r>
    </w:p>
    <w:p w14:paraId="65F5078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042E2F3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7AD53547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0.2 * 45 * 100 * 100 * 10 ^ -6 = 0.09</w:t>
      </w:r>
    </w:p>
    <w:p w14:paraId="6069D3C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0.26 * 45 * 100 * 100 / (3.6 * 10 ^ 6) = 0.0325</w:t>
      </w:r>
    </w:p>
    <w:p w14:paraId="56EDBA2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790A591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55165B5E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47D6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AD4B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D3D6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9E6B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0D8E0134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FF9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0616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008D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Диметилбензол (смесь о-, м-, п- изомеров) (203)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D9A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602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0.27</w:t>
            </w:r>
          </w:p>
        </w:tc>
      </w:tr>
      <w:tr w:rsidR="00FB1D74" w:rsidRPr="00FB1D74" w14:paraId="4551A043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E87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0621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973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Метилбензол (353)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0AD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C45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0.2805</w:t>
            </w:r>
          </w:p>
        </w:tc>
      </w:tr>
      <w:tr w:rsidR="00FB1D74" w:rsidRPr="00FB1D74" w14:paraId="61915C72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15E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1042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6BBB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Бутан-1-ол (102)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D31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0.02633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80B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</w:tr>
      <w:tr w:rsidR="00FB1D74" w:rsidRPr="00FB1D74" w14:paraId="4D860ABA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605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1061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157D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Этанол (678)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507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0.0351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19B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0.096</w:t>
            </w:r>
          </w:p>
        </w:tc>
      </w:tr>
      <w:tr w:rsidR="00FB1D74" w:rsidRPr="00FB1D74" w14:paraId="7843BA25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5BB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1119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334D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2-Этоксиэтанол (1526*)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F72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49E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0.0384</w:t>
            </w:r>
          </w:p>
        </w:tc>
      </w:tr>
      <w:tr w:rsidR="00FB1D74" w:rsidRPr="00FB1D74" w14:paraId="47F564FC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031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1210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8278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Бутилацетат (110)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170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39E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0.0546</w:t>
            </w:r>
          </w:p>
        </w:tc>
      </w:tr>
      <w:tr w:rsidR="00FB1D74" w:rsidRPr="00FB1D74" w14:paraId="71AEEBBE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E54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1401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8996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Пропан-2-он (478)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285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89B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0.0735</w:t>
            </w:r>
          </w:p>
        </w:tc>
      </w:tr>
      <w:tr w:rsidR="00FB1D74" w:rsidRPr="00FB1D74" w14:paraId="7C4394FF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CAD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2752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71E4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Уайт-спирит (1316*)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19F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B07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0.18</w:t>
            </w:r>
          </w:p>
        </w:tc>
      </w:tr>
    </w:tbl>
    <w:p w14:paraId="47B7F272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76DCEA55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1416C6C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Технологический процесс: окраска и сушка</w:t>
      </w:r>
    </w:p>
    <w:p w14:paraId="48D56D21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Фактический годовой расход ЛКМ, </w:t>
      </w:r>
      <w:proofErr w:type="gramStart"/>
      <w:r w:rsidRPr="00FB1D74">
        <w:rPr>
          <w:color w:val="000000"/>
          <w:sz w:val="22"/>
          <w:szCs w:val="22"/>
        </w:rPr>
        <w:t>тонн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</w:p>
    <w:p w14:paraId="3EC86FD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b/>
          <w:i/>
          <w:color w:val="000000"/>
          <w:sz w:val="22"/>
          <w:szCs w:val="22"/>
        </w:rPr>
        <w:t xml:space="preserve">MS = </w:t>
      </w:r>
      <w:r w:rsidRPr="00FB1D74">
        <w:rPr>
          <w:b/>
          <w:color w:val="000000"/>
          <w:sz w:val="22"/>
          <w:szCs w:val="22"/>
        </w:rPr>
        <w:t>0.2</w:t>
      </w:r>
    </w:p>
    <w:p w14:paraId="2A7777AE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часовой расход ЛКМ, с учетом дискретности работы оборудования,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MS1 = </w:t>
      </w:r>
      <w:r w:rsidRPr="00FB1D74">
        <w:rPr>
          <w:b/>
          <w:color w:val="000000"/>
          <w:sz w:val="22"/>
          <w:szCs w:val="22"/>
        </w:rPr>
        <w:t>0.26</w:t>
      </w:r>
    </w:p>
    <w:p w14:paraId="44370941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0E6AE18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Марка ЛКМ: Лак ЛБС-21</w:t>
      </w:r>
    </w:p>
    <w:p w14:paraId="355B9705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Способ окраски: Кистью, валиком</w:t>
      </w:r>
    </w:p>
    <w:p w14:paraId="15BD688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летучей части (растворителя) в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F2 = </w:t>
      </w:r>
      <w:r w:rsidRPr="00FB1D74">
        <w:rPr>
          <w:b/>
          <w:color w:val="000000"/>
          <w:sz w:val="22"/>
          <w:szCs w:val="22"/>
        </w:rPr>
        <w:t>32</w:t>
      </w:r>
    </w:p>
    <w:p w14:paraId="1E5F77A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4F7E2A7E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1061 Этанол (678)</w:t>
      </w:r>
    </w:p>
    <w:p w14:paraId="3631020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64.06</w:t>
      </w:r>
    </w:p>
    <w:p w14:paraId="1127DA1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40E5FDB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524253A1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0.2 * 32 * 64.06 * 100 * 10 ^ -6 = 0.041</w:t>
      </w:r>
    </w:p>
    <w:p w14:paraId="558F29A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0.26 * 32 * 64.06 * 100 / (3.6 * 10 ^ 6) = 0.0148</w:t>
      </w:r>
    </w:p>
    <w:p w14:paraId="703D76D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0104A5B2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 xml:space="preserve">Примесь: 1071 </w:t>
      </w:r>
      <w:proofErr w:type="spellStart"/>
      <w:r w:rsidRPr="00FB1D74">
        <w:rPr>
          <w:b/>
          <w:i/>
          <w:color w:val="000000"/>
          <w:sz w:val="22"/>
          <w:szCs w:val="22"/>
          <w:u w:val="single"/>
        </w:rPr>
        <w:t>Гидроксибензол</w:t>
      </w:r>
      <w:proofErr w:type="spellEnd"/>
      <w:r w:rsidRPr="00FB1D74">
        <w:rPr>
          <w:b/>
          <w:i/>
          <w:color w:val="000000"/>
          <w:sz w:val="22"/>
          <w:szCs w:val="22"/>
          <w:u w:val="single"/>
        </w:rPr>
        <w:t xml:space="preserve"> (154)</w:t>
      </w:r>
    </w:p>
    <w:p w14:paraId="2A5548C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35.94</w:t>
      </w:r>
    </w:p>
    <w:p w14:paraId="24D4B23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0EC68DE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723E16B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0.2 * 32 * 35.94 * 100 * 10 ^ -6 = 0.023</w:t>
      </w:r>
    </w:p>
    <w:p w14:paraId="52FB4DF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0.26 * 32 * 35.94 * 100 / (3.6 * 10 ^ 6) = 0.0083</w:t>
      </w:r>
    </w:p>
    <w:p w14:paraId="0DEB550D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00DCFC3F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9669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06F2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52BA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50C1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303BBD19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A16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0616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CB54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Диметилбензол (смесь о-, м-, п- изомеров) (203)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003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791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0.27</w:t>
            </w:r>
          </w:p>
        </w:tc>
      </w:tr>
      <w:tr w:rsidR="00FB1D74" w:rsidRPr="00FB1D74" w14:paraId="0B4F1806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30D5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0621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69E4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Метилбензол (353)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3C4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36B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0.2805</w:t>
            </w:r>
          </w:p>
        </w:tc>
      </w:tr>
      <w:tr w:rsidR="00FB1D74" w:rsidRPr="00FB1D74" w14:paraId="58B44C41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563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1042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C3D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Бутан-1-ол (102)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ED3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0.02633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101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</w:tr>
      <w:tr w:rsidR="00FB1D74" w:rsidRPr="00FB1D74" w14:paraId="04DE59A2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2F0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1061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227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Этанол (678)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2F6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0.0351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60E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0.137</w:t>
            </w:r>
          </w:p>
        </w:tc>
      </w:tr>
      <w:tr w:rsidR="00FB1D74" w:rsidRPr="00FB1D74" w14:paraId="217E3445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5BE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1071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0576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FB1D74">
              <w:rPr>
                <w:color w:val="000000"/>
                <w:sz w:val="22"/>
                <w:szCs w:val="22"/>
                <w:lang w:eastAsia="en-US"/>
              </w:rPr>
              <w:t>Гидроксибензол</w:t>
            </w:r>
            <w:proofErr w:type="spellEnd"/>
            <w:r w:rsidRPr="00FB1D74">
              <w:rPr>
                <w:color w:val="000000"/>
                <w:sz w:val="22"/>
                <w:szCs w:val="22"/>
                <w:lang w:eastAsia="en-US"/>
              </w:rPr>
              <w:t xml:space="preserve"> (154)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5775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0.0083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0A4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0.023</w:t>
            </w:r>
          </w:p>
        </w:tc>
      </w:tr>
      <w:tr w:rsidR="00FB1D74" w:rsidRPr="00FB1D74" w14:paraId="080F5CD3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FE0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1119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2166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2-Этоксиэтанол (1526*)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166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61C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0.0384</w:t>
            </w:r>
          </w:p>
        </w:tc>
      </w:tr>
      <w:tr w:rsidR="00FB1D74" w:rsidRPr="00FB1D74" w14:paraId="063E4908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C758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1210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59C0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Бутилацетат (110)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125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433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0.0546</w:t>
            </w:r>
          </w:p>
        </w:tc>
      </w:tr>
      <w:tr w:rsidR="00FB1D74" w:rsidRPr="00FB1D74" w14:paraId="79ED0143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5B0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1401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BC77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Пропан-2-он (478)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0AA8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985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0.0735</w:t>
            </w:r>
          </w:p>
        </w:tc>
      </w:tr>
      <w:tr w:rsidR="00FB1D74" w:rsidRPr="00FB1D74" w14:paraId="2412D3E4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5D2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2752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325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Уайт-спирит (1316*)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F93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4D2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0.18</w:t>
            </w:r>
          </w:p>
        </w:tc>
      </w:tr>
    </w:tbl>
    <w:p w14:paraId="015790B2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1756BF5A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Технологический процесс: окраска и сушка</w:t>
      </w:r>
    </w:p>
    <w:p w14:paraId="75F7AC7F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Фактический годовой расход ЛКМ, </w:t>
      </w:r>
      <w:proofErr w:type="gramStart"/>
      <w:r w:rsidRPr="00FB1D74">
        <w:rPr>
          <w:color w:val="000000"/>
          <w:sz w:val="22"/>
          <w:szCs w:val="22"/>
        </w:rPr>
        <w:t>тонн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</w:p>
    <w:p w14:paraId="39A1707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b/>
          <w:i/>
          <w:color w:val="000000"/>
          <w:sz w:val="22"/>
          <w:szCs w:val="22"/>
        </w:rPr>
        <w:t xml:space="preserve">MS = </w:t>
      </w:r>
      <w:r w:rsidRPr="00FB1D74">
        <w:rPr>
          <w:b/>
          <w:color w:val="000000"/>
          <w:sz w:val="22"/>
          <w:szCs w:val="22"/>
        </w:rPr>
        <w:t>0.1</w:t>
      </w:r>
    </w:p>
    <w:p w14:paraId="0163A1A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часовой расход ЛКМ, с учетом дискретности работы оборудования,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MS1 = </w:t>
      </w:r>
      <w:r w:rsidRPr="00FB1D74">
        <w:rPr>
          <w:b/>
          <w:color w:val="000000"/>
          <w:sz w:val="22"/>
          <w:szCs w:val="22"/>
        </w:rPr>
        <w:t>0.13</w:t>
      </w:r>
    </w:p>
    <w:p w14:paraId="663D4E25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58EBD06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Марка ЛКМ: Лак БТ-577</w:t>
      </w:r>
    </w:p>
    <w:p w14:paraId="69A731D2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Способ окраски: Кистью, валиком</w:t>
      </w:r>
    </w:p>
    <w:p w14:paraId="4E2F31C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летучей части (растворителя) в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F2 = </w:t>
      </w:r>
      <w:r w:rsidRPr="00FB1D74">
        <w:rPr>
          <w:b/>
          <w:color w:val="000000"/>
          <w:sz w:val="22"/>
          <w:szCs w:val="22"/>
        </w:rPr>
        <w:t>63</w:t>
      </w:r>
    </w:p>
    <w:p w14:paraId="0395C676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23EB5990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0616 Диметилбензол (смесь о-, м-, п- изомеров) (203)</w:t>
      </w:r>
    </w:p>
    <w:p w14:paraId="16D7A1B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57.4</w:t>
      </w:r>
    </w:p>
    <w:p w14:paraId="69647A84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4EBD164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470BC8EE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0.1 * 63 * 57.4 * 100 * 10 ^ -6 = 0.03616</w:t>
      </w:r>
    </w:p>
    <w:p w14:paraId="2A281BF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lastRenderedPageBreak/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0.13 * 63 * 57.4 * 100 / (3.6 * 10 ^ 6) = 0.01306</w:t>
      </w:r>
    </w:p>
    <w:p w14:paraId="5FC5B3D6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3E91022B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2752 Уайт-спирит (1316*)</w:t>
      </w:r>
    </w:p>
    <w:p w14:paraId="5C0CF4E6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42.6</w:t>
      </w:r>
    </w:p>
    <w:p w14:paraId="781C0E1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67568AA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7E134A17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0.1 * 63 * 42.6 * 100 * 10 ^ -6 = 0.02684</w:t>
      </w:r>
    </w:p>
    <w:p w14:paraId="450E517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0.13 * 63 * 42.6 * 100 / (3.6 * 10 ^ 6) = 0.0097</w:t>
      </w:r>
    </w:p>
    <w:p w14:paraId="5158E91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5AF24E6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0F5EEC79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95DD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02B8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38F8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39C4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7524EC26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906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0616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E2CF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Диметилбензол (смесь о-, м-, п- изомеров) (203)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E58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67E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0.30616</w:t>
            </w:r>
          </w:p>
        </w:tc>
      </w:tr>
      <w:tr w:rsidR="00FB1D74" w:rsidRPr="00FB1D74" w14:paraId="42D91138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741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0621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E9ED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Метилбензол (353)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E796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521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0.2805</w:t>
            </w:r>
          </w:p>
        </w:tc>
      </w:tr>
      <w:tr w:rsidR="00FB1D74" w:rsidRPr="00FB1D74" w14:paraId="2A3AEE2A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7048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1042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32F5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Бутан-1-ол (102)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885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0.02633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594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</w:tr>
      <w:tr w:rsidR="00FB1D74" w:rsidRPr="00FB1D74" w14:paraId="5F3BE2F4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7928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1061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BA56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Этанол (678)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6808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0.0351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DF3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0.137</w:t>
            </w:r>
          </w:p>
        </w:tc>
      </w:tr>
      <w:tr w:rsidR="00FB1D74" w:rsidRPr="00FB1D74" w14:paraId="5E78F464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828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1071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77B7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FB1D74">
              <w:rPr>
                <w:color w:val="000000"/>
                <w:sz w:val="22"/>
                <w:szCs w:val="22"/>
                <w:lang w:eastAsia="en-US"/>
              </w:rPr>
              <w:t>Гидроксибензол</w:t>
            </w:r>
            <w:proofErr w:type="spellEnd"/>
            <w:r w:rsidRPr="00FB1D74">
              <w:rPr>
                <w:color w:val="000000"/>
                <w:sz w:val="22"/>
                <w:szCs w:val="22"/>
                <w:lang w:eastAsia="en-US"/>
              </w:rPr>
              <w:t xml:space="preserve"> (154)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9F4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0.0083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C4C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0.023</w:t>
            </w:r>
          </w:p>
        </w:tc>
      </w:tr>
      <w:tr w:rsidR="00FB1D74" w:rsidRPr="00FB1D74" w14:paraId="0CD90888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8D3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1119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B472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2-Этоксиэтанол (1526*)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47D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C9F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0.0384</w:t>
            </w:r>
          </w:p>
        </w:tc>
      </w:tr>
      <w:tr w:rsidR="00FB1D74" w:rsidRPr="00FB1D74" w14:paraId="4A8BCE51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050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1210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8DAE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Бутилацетат (110)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0A7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C1F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0.0546</w:t>
            </w:r>
          </w:p>
        </w:tc>
      </w:tr>
      <w:tr w:rsidR="00FB1D74" w:rsidRPr="00FB1D74" w14:paraId="786A25A8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D73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1401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0286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Пропан-2-он (478)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8D8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F68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0.0735</w:t>
            </w:r>
          </w:p>
        </w:tc>
      </w:tr>
      <w:tr w:rsidR="00FB1D74" w:rsidRPr="00FB1D74" w14:paraId="0810DF01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A53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2752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897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Уайт-спирит (1316*)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8DD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55A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0.20684</w:t>
            </w:r>
          </w:p>
        </w:tc>
      </w:tr>
    </w:tbl>
    <w:p w14:paraId="0A47D0DB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00240A79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Технологический процесс: окраска и сушка</w:t>
      </w:r>
    </w:p>
    <w:p w14:paraId="01B27E2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Фактический годовой расход ЛКМ, </w:t>
      </w:r>
      <w:proofErr w:type="gramStart"/>
      <w:r w:rsidRPr="00FB1D74">
        <w:rPr>
          <w:color w:val="000000"/>
          <w:sz w:val="22"/>
          <w:szCs w:val="22"/>
        </w:rPr>
        <w:t>тонн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</w:p>
    <w:p w14:paraId="379F635C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b/>
          <w:i/>
          <w:color w:val="000000"/>
          <w:sz w:val="22"/>
          <w:szCs w:val="22"/>
        </w:rPr>
        <w:t xml:space="preserve">MS = </w:t>
      </w:r>
      <w:r w:rsidRPr="00FB1D74">
        <w:rPr>
          <w:b/>
          <w:color w:val="000000"/>
          <w:sz w:val="22"/>
          <w:szCs w:val="22"/>
        </w:rPr>
        <w:t>0.150</w:t>
      </w:r>
    </w:p>
    <w:p w14:paraId="78B38E8F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часовой расход ЛКМ, с учетом дискретности работы оборудования,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MS1 = </w:t>
      </w:r>
      <w:r w:rsidRPr="00FB1D74">
        <w:rPr>
          <w:b/>
          <w:color w:val="000000"/>
          <w:sz w:val="22"/>
          <w:szCs w:val="22"/>
        </w:rPr>
        <w:t>0.19</w:t>
      </w:r>
    </w:p>
    <w:p w14:paraId="1B70EF2D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56944220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Марка ЛКМ: Растворитель Уайт-спирит</w:t>
      </w:r>
    </w:p>
    <w:p w14:paraId="10B9A8FC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Способ окраски: Окунание (пропитка)</w:t>
      </w:r>
    </w:p>
    <w:p w14:paraId="3D94797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летучей части (растворителя) в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F2 = </w:t>
      </w:r>
      <w:r w:rsidRPr="00FB1D74">
        <w:rPr>
          <w:b/>
          <w:color w:val="000000"/>
          <w:sz w:val="22"/>
          <w:szCs w:val="22"/>
        </w:rPr>
        <w:t>100</w:t>
      </w:r>
    </w:p>
    <w:p w14:paraId="0405246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54531AAD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2752 Уайт-спирит (1316*)</w:t>
      </w:r>
    </w:p>
    <w:p w14:paraId="133337B7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100</w:t>
      </w:r>
    </w:p>
    <w:p w14:paraId="2EED2B4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5BA29E7B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08A6C46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0.15 * 100 * 100 * 100 * 10 ^ -6 = 0.15</w:t>
      </w:r>
    </w:p>
    <w:p w14:paraId="00C9769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0.19 * 100 * 100 * 100 / (3.6 * 10 ^ 6) = 0.0528</w:t>
      </w:r>
    </w:p>
    <w:p w14:paraId="4BD74A2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1D44CF6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1712EC04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674E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0BF5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69C8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E4D7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3F8FB977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1C1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0616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4307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Диметилбензол (смесь о-, м-, п- изомеров) (203)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29B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8C2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0.30616</w:t>
            </w:r>
          </w:p>
        </w:tc>
      </w:tr>
      <w:tr w:rsidR="00FB1D74" w:rsidRPr="00FB1D74" w14:paraId="30977A98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965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0621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6F08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Метилбензол (353)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473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FE5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0.2805</w:t>
            </w:r>
          </w:p>
        </w:tc>
      </w:tr>
      <w:tr w:rsidR="00FB1D74" w:rsidRPr="00FB1D74" w14:paraId="41D61738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E00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1042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38F8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Бутан-1-ол (102)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666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0.02633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1F6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</w:tr>
      <w:tr w:rsidR="00FB1D74" w:rsidRPr="00FB1D74" w14:paraId="36E42140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9BA8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1061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4D7B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Этанол (678)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2C2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0.0351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837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0.137</w:t>
            </w:r>
          </w:p>
        </w:tc>
      </w:tr>
      <w:tr w:rsidR="00FB1D74" w:rsidRPr="00FB1D74" w14:paraId="1D4AA0AB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61B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1071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EF5D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FB1D74">
              <w:rPr>
                <w:color w:val="000000"/>
                <w:sz w:val="22"/>
                <w:szCs w:val="22"/>
                <w:lang w:eastAsia="en-US"/>
              </w:rPr>
              <w:t>Гидроксибензол</w:t>
            </w:r>
            <w:proofErr w:type="spellEnd"/>
            <w:r w:rsidRPr="00FB1D74">
              <w:rPr>
                <w:color w:val="000000"/>
                <w:sz w:val="22"/>
                <w:szCs w:val="22"/>
                <w:lang w:eastAsia="en-US"/>
              </w:rPr>
              <w:t xml:space="preserve"> (154)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B7F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0.0083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A898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0.023</w:t>
            </w:r>
          </w:p>
        </w:tc>
      </w:tr>
      <w:tr w:rsidR="00FB1D74" w:rsidRPr="00FB1D74" w14:paraId="5A16365E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849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1119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08E6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2-Этоксиэтанол (1526*)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2A2F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239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0.0384</w:t>
            </w:r>
          </w:p>
        </w:tc>
      </w:tr>
      <w:tr w:rsidR="00FB1D74" w:rsidRPr="00FB1D74" w14:paraId="322CEE4D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A96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1210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053F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Бутилацетат (110)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358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53C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0.0546</w:t>
            </w:r>
          </w:p>
        </w:tc>
      </w:tr>
      <w:tr w:rsidR="00FB1D74" w:rsidRPr="00FB1D74" w14:paraId="69B87365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DBF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1401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2E7C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Пропан-2-он (478)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200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1E0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0.0735</w:t>
            </w:r>
          </w:p>
        </w:tc>
      </w:tr>
      <w:tr w:rsidR="00FB1D74" w:rsidRPr="00FB1D74" w14:paraId="659CB230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DD0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2752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5E1C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Уайт-спирит (1316*)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1D7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D233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0.35684</w:t>
            </w:r>
          </w:p>
        </w:tc>
      </w:tr>
    </w:tbl>
    <w:p w14:paraId="476CB61A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3092D50B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Технологический процесс: окраска и сушка</w:t>
      </w:r>
    </w:p>
    <w:p w14:paraId="0C03D96C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lastRenderedPageBreak/>
        <w:t xml:space="preserve">Фактический годовой расход ЛКМ, </w:t>
      </w:r>
      <w:proofErr w:type="gramStart"/>
      <w:r w:rsidRPr="00FB1D74">
        <w:rPr>
          <w:color w:val="000000"/>
          <w:sz w:val="22"/>
          <w:szCs w:val="22"/>
        </w:rPr>
        <w:t>тонн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</w:p>
    <w:p w14:paraId="0AB8B03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b/>
          <w:i/>
          <w:color w:val="000000"/>
          <w:sz w:val="22"/>
          <w:szCs w:val="22"/>
        </w:rPr>
        <w:t xml:space="preserve">MS = </w:t>
      </w:r>
      <w:r w:rsidRPr="00FB1D74">
        <w:rPr>
          <w:b/>
          <w:color w:val="000000"/>
          <w:sz w:val="22"/>
          <w:szCs w:val="22"/>
        </w:rPr>
        <w:t>0.1</w:t>
      </w:r>
    </w:p>
    <w:p w14:paraId="6A4D1FB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часовой расход ЛКМ, с учетом дискретности работы оборудования, </w:t>
      </w:r>
      <w:proofErr w:type="gramStart"/>
      <w:r w:rsidRPr="00FB1D74">
        <w:rPr>
          <w:color w:val="000000"/>
          <w:sz w:val="22"/>
          <w:szCs w:val="22"/>
        </w:rPr>
        <w:t>кг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MS1 = </w:t>
      </w:r>
      <w:r w:rsidRPr="00FB1D74">
        <w:rPr>
          <w:b/>
          <w:color w:val="000000"/>
          <w:sz w:val="22"/>
          <w:szCs w:val="22"/>
        </w:rPr>
        <w:t>0.13</w:t>
      </w:r>
    </w:p>
    <w:p w14:paraId="2BC6CBB5" w14:textId="77777777" w:rsidR="00FB1D74" w:rsidRPr="00FB1D74" w:rsidRDefault="00FB1D74" w:rsidP="00FB1D74">
      <w:pPr>
        <w:rPr>
          <w:color w:val="000000"/>
          <w:sz w:val="22"/>
          <w:szCs w:val="22"/>
        </w:rPr>
      </w:pPr>
    </w:p>
    <w:p w14:paraId="0481ADE2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Марка ЛКМ: Растворитель Р-4</w:t>
      </w:r>
    </w:p>
    <w:p w14:paraId="7DF86361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Способ окраски: Окунание (пропитка)</w:t>
      </w:r>
    </w:p>
    <w:p w14:paraId="3D098DD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летучей части (растворителя) в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F2 = </w:t>
      </w:r>
      <w:r w:rsidRPr="00FB1D74">
        <w:rPr>
          <w:b/>
          <w:color w:val="000000"/>
          <w:sz w:val="22"/>
          <w:szCs w:val="22"/>
        </w:rPr>
        <w:t>100</w:t>
      </w:r>
    </w:p>
    <w:p w14:paraId="3293C9B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6AAE9CC4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1401 Пропан-2-он (478)</w:t>
      </w:r>
    </w:p>
    <w:p w14:paraId="47C0EDE2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26</w:t>
      </w:r>
    </w:p>
    <w:p w14:paraId="4F72D968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040B509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412044BE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0.1 * 100 * 26 * 100 * 10 ^ -6 = 0.026</w:t>
      </w:r>
    </w:p>
    <w:p w14:paraId="0DF9FF3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0.13 * 100 * 26 * 100 / (3.6 * 10 ^ 6) = 0.00939</w:t>
      </w:r>
    </w:p>
    <w:p w14:paraId="4AC0EB26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6609E88B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1210 Бутилацетат (110)</w:t>
      </w:r>
    </w:p>
    <w:p w14:paraId="252B113D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12</w:t>
      </w:r>
    </w:p>
    <w:p w14:paraId="0041047E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5955F32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515DB413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0.1 * 100 * 12 * 100 * 10 ^ -6 = 0.012</w:t>
      </w:r>
    </w:p>
    <w:p w14:paraId="12D218C4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0.13 * 100 * 12 * 100 / (3.6 * 10 ^ 6) = 0.00433</w:t>
      </w:r>
    </w:p>
    <w:p w14:paraId="210CE535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</w:p>
    <w:p w14:paraId="06C1D91B" w14:textId="77777777" w:rsidR="00FB1D74" w:rsidRPr="00FB1D74" w:rsidRDefault="00FB1D74" w:rsidP="00FB1D74">
      <w:pPr>
        <w:rPr>
          <w:b/>
          <w:i/>
          <w:color w:val="000000"/>
          <w:sz w:val="22"/>
          <w:szCs w:val="22"/>
          <w:u w:val="single"/>
        </w:rPr>
      </w:pPr>
      <w:r w:rsidRPr="00FB1D74">
        <w:rPr>
          <w:b/>
          <w:i/>
          <w:color w:val="000000"/>
          <w:sz w:val="22"/>
          <w:szCs w:val="22"/>
          <w:u w:val="single"/>
        </w:rPr>
        <w:t>Примесь: 0621 Метилбензол (353)</w:t>
      </w:r>
    </w:p>
    <w:p w14:paraId="55B292C9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Доля вещества в летучей части ЛКМ (табл. 2),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FPI = </w:t>
      </w:r>
      <w:r w:rsidRPr="00FB1D74">
        <w:rPr>
          <w:b/>
          <w:color w:val="000000"/>
          <w:sz w:val="22"/>
          <w:szCs w:val="22"/>
        </w:rPr>
        <w:t>62</w:t>
      </w:r>
    </w:p>
    <w:p w14:paraId="3EB608C7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Доля растворителя, при окраске и сушке</w:t>
      </w:r>
    </w:p>
    <w:p w14:paraId="687B9960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для данного способа окраски (табл. 3), </w:t>
      </w:r>
      <w:proofErr w:type="gramStart"/>
      <w:r w:rsidRPr="00FB1D74">
        <w:rPr>
          <w:color w:val="000000"/>
          <w:sz w:val="22"/>
          <w:szCs w:val="22"/>
        </w:rPr>
        <w:t>%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DP = </w:t>
      </w:r>
      <w:r w:rsidRPr="00FB1D74">
        <w:rPr>
          <w:b/>
          <w:color w:val="000000"/>
          <w:sz w:val="22"/>
          <w:szCs w:val="22"/>
        </w:rPr>
        <w:t>100</w:t>
      </w:r>
    </w:p>
    <w:p w14:paraId="68B7E4F8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Валовый выброс ЗВ (3-4), т/</w:t>
      </w:r>
      <w:proofErr w:type="gramStart"/>
      <w:r w:rsidRPr="00FB1D74">
        <w:rPr>
          <w:color w:val="000000"/>
          <w:sz w:val="22"/>
          <w:szCs w:val="22"/>
        </w:rPr>
        <w:t>год ,</w:t>
      </w:r>
      <w:proofErr w:type="gramEnd"/>
      <w:r w:rsidRPr="00FB1D74">
        <w:rPr>
          <w:color w:val="000000"/>
          <w:sz w:val="22"/>
          <w:szCs w:val="22"/>
        </w:rPr>
        <w:t xml:space="preserve"> </w:t>
      </w:r>
      <w:r w:rsidRPr="00FB1D74">
        <w:rPr>
          <w:b/>
          <w:i/>
          <w:color w:val="000000"/>
          <w:sz w:val="22"/>
          <w:szCs w:val="22"/>
        </w:rPr>
        <w:t xml:space="preserve">_M_ = MS * F2 * FPI * DP * 10 ^ -6 = </w:t>
      </w:r>
      <w:r w:rsidRPr="00FB1D74">
        <w:rPr>
          <w:b/>
          <w:color w:val="000000"/>
          <w:sz w:val="22"/>
          <w:szCs w:val="22"/>
        </w:rPr>
        <w:t>0.1 * 100 * 62 * 100 * 10 ^ -6 = 0.062</w:t>
      </w:r>
    </w:p>
    <w:p w14:paraId="71D7E9EA" w14:textId="77777777" w:rsidR="00FB1D74" w:rsidRPr="00FB1D74" w:rsidRDefault="00FB1D74" w:rsidP="00FB1D74">
      <w:pPr>
        <w:rPr>
          <w:b/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 xml:space="preserve">Максимальный из разовых выброс ЗВ (5-6), г/с , </w:t>
      </w:r>
      <w:r w:rsidRPr="00FB1D74">
        <w:rPr>
          <w:b/>
          <w:i/>
          <w:color w:val="000000"/>
          <w:sz w:val="22"/>
          <w:szCs w:val="22"/>
        </w:rPr>
        <w:t xml:space="preserve">_G_ = MS1 * F2 * FPI * DP / (3.6 * 10 ^ 6) = </w:t>
      </w:r>
      <w:r w:rsidRPr="00FB1D74">
        <w:rPr>
          <w:b/>
          <w:color w:val="000000"/>
          <w:sz w:val="22"/>
          <w:szCs w:val="22"/>
        </w:rPr>
        <w:t>0.13 * 100 * 62 * 100 / (3.6 * 10 ^ 6) = 0.0224</w:t>
      </w:r>
    </w:p>
    <w:p w14:paraId="03359E76" w14:textId="77777777" w:rsidR="00FB1D74" w:rsidRPr="00FB1D74" w:rsidRDefault="00FB1D74" w:rsidP="00FB1D74">
      <w:pPr>
        <w:rPr>
          <w:color w:val="000000"/>
          <w:sz w:val="22"/>
          <w:szCs w:val="22"/>
        </w:rPr>
      </w:pPr>
      <w:r w:rsidRPr="00FB1D74">
        <w:rPr>
          <w:color w:val="000000"/>
          <w:sz w:val="22"/>
          <w:szCs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FB1D74" w:rsidRPr="00FB1D74" w14:paraId="7BAB1ED3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D070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1BAC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9529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3384" w14:textId="77777777" w:rsidR="00FB1D74" w:rsidRPr="00FB1D74" w:rsidRDefault="00FB1D74" w:rsidP="00FB1D7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b/>
                <w:i/>
                <w:color w:val="000000"/>
                <w:sz w:val="22"/>
                <w:szCs w:val="22"/>
                <w:lang w:eastAsia="en-US"/>
              </w:rPr>
              <w:t>Выброс т/год</w:t>
            </w:r>
          </w:p>
        </w:tc>
      </w:tr>
      <w:tr w:rsidR="00FB1D74" w:rsidRPr="00FB1D74" w14:paraId="2631C47A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769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0616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6FE0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Диметилбензол (смесь о-, м-, п- изомеров) (203)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D48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AF1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0.30616</w:t>
            </w:r>
          </w:p>
        </w:tc>
      </w:tr>
      <w:tr w:rsidR="00FB1D74" w:rsidRPr="00FB1D74" w14:paraId="6F77E35E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472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0621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4E6F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Метилбензол (353)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BDE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49D8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0.3425</w:t>
            </w:r>
          </w:p>
        </w:tc>
      </w:tr>
      <w:tr w:rsidR="00FB1D74" w:rsidRPr="00FB1D74" w14:paraId="6A73A004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8FA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1042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A382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Бутан-1-ол (102)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8CE4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0.02633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D86E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0.072</w:t>
            </w:r>
          </w:p>
        </w:tc>
      </w:tr>
      <w:tr w:rsidR="00FB1D74" w:rsidRPr="00FB1D74" w14:paraId="74852BBC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B22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1061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C0A3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Этанол (678)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FCDD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0.0351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875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0.137</w:t>
            </w:r>
          </w:p>
        </w:tc>
      </w:tr>
      <w:tr w:rsidR="00FB1D74" w:rsidRPr="00FB1D74" w14:paraId="35CBF5C1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B34C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1071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48F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FB1D74">
              <w:rPr>
                <w:color w:val="000000"/>
                <w:sz w:val="22"/>
                <w:szCs w:val="22"/>
                <w:lang w:eastAsia="en-US"/>
              </w:rPr>
              <w:t>Гидроксибензол</w:t>
            </w:r>
            <w:proofErr w:type="spellEnd"/>
            <w:r w:rsidRPr="00FB1D74">
              <w:rPr>
                <w:color w:val="000000"/>
                <w:sz w:val="22"/>
                <w:szCs w:val="22"/>
                <w:lang w:eastAsia="en-US"/>
              </w:rPr>
              <w:t xml:space="preserve"> (154)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39B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0.0083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03C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0.023</w:t>
            </w:r>
          </w:p>
        </w:tc>
      </w:tr>
      <w:tr w:rsidR="00FB1D74" w:rsidRPr="00FB1D74" w14:paraId="1F6B3514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C38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1119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1643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2-Этоксиэтанол (1526*)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DF7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550B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0.0384</w:t>
            </w:r>
          </w:p>
        </w:tc>
      </w:tr>
      <w:tr w:rsidR="00FB1D74" w:rsidRPr="00FB1D74" w14:paraId="3B538BA7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0EF0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1210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02C1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Бутилацетат (110)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597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07C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0.0666</w:t>
            </w:r>
          </w:p>
        </w:tc>
      </w:tr>
      <w:tr w:rsidR="00FB1D74" w:rsidRPr="00FB1D74" w14:paraId="0A369D52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533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1401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651C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Пропан-2-он (478)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ADE1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0.01404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47E2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0.0995</w:t>
            </w:r>
          </w:p>
        </w:tc>
      </w:tr>
      <w:tr w:rsidR="00FB1D74" w:rsidRPr="00FB1D74" w14:paraId="6A13B46C" w14:textId="77777777" w:rsidTr="00FB1D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0729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2752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AED3" w14:textId="77777777" w:rsidR="00FB1D74" w:rsidRPr="00FB1D74" w:rsidRDefault="00FB1D74" w:rsidP="00FB1D74">
            <w:pPr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Уайт-спирит (1316*)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A31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0.0663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FD1A" w14:textId="77777777" w:rsidR="00FB1D74" w:rsidRPr="00FB1D74" w:rsidRDefault="00FB1D74" w:rsidP="00FB1D74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FB1D74">
              <w:rPr>
                <w:color w:val="000000"/>
                <w:sz w:val="22"/>
                <w:szCs w:val="22"/>
                <w:lang w:eastAsia="en-US"/>
              </w:rPr>
              <w:t>0.35684</w:t>
            </w:r>
          </w:p>
        </w:tc>
      </w:tr>
    </w:tbl>
    <w:p w14:paraId="78717B79" w14:textId="77777777" w:rsidR="002E3AA4" w:rsidRPr="00BE012F" w:rsidRDefault="002E3AA4" w:rsidP="002E3AA4">
      <w:pPr>
        <w:rPr>
          <w:color w:val="000000"/>
          <w:sz w:val="22"/>
        </w:rPr>
      </w:pPr>
    </w:p>
    <w:p w14:paraId="2F1B08E3" w14:textId="77777777" w:rsidR="002E3AA4" w:rsidRPr="00BE012F" w:rsidRDefault="002E3AA4" w:rsidP="002E3AA4">
      <w:pPr>
        <w:rPr>
          <w:b/>
          <w:i/>
          <w:color w:val="000000"/>
          <w:sz w:val="22"/>
        </w:rPr>
      </w:pPr>
    </w:p>
    <w:p w14:paraId="4E0E405C" w14:textId="349ABB95" w:rsidR="002E3AA4" w:rsidRPr="00BE012F" w:rsidRDefault="002E3AA4" w:rsidP="002E3AA4">
      <w:pPr>
        <w:jc w:val="center"/>
        <w:rPr>
          <w:color w:val="000000"/>
          <w:sz w:val="22"/>
        </w:rPr>
      </w:pPr>
    </w:p>
    <w:sectPr w:rsidR="002E3AA4" w:rsidRPr="00BE012F" w:rsidSect="002E3A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A6256" w14:textId="77777777" w:rsidR="00826BE0" w:rsidRDefault="00826BE0" w:rsidP="002E3AA4">
      <w:r>
        <w:separator/>
      </w:r>
    </w:p>
  </w:endnote>
  <w:endnote w:type="continuationSeparator" w:id="0">
    <w:p w14:paraId="4B127FDE" w14:textId="77777777" w:rsidR="00826BE0" w:rsidRDefault="00826BE0" w:rsidP="002E3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1F45F" w14:textId="77777777" w:rsidR="002E3AA4" w:rsidRDefault="002E3AA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7B6D0" w14:textId="77777777" w:rsidR="002E3AA4" w:rsidRDefault="002E3AA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A8ADD" w14:textId="77777777" w:rsidR="002E3AA4" w:rsidRDefault="002E3A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A2A35" w14:textId="77777777" w:rsidR="00826BE0" w:rsidRDefault="00826BE0" w:rsidP="002E3AA4">
      <w:r>
        <w:separator/>
      </w:r>
    </w:p>
  </w:footnote>
  <w:footnote w:type="continuationSeparator" w:id="0">
    <w:p w14:paraId="4387E007" w14:textId="77777777" w:rsidR="00826BE0" w:rsidRDefault="00826BE0" w:rsidP="002E3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91D50" w14:textId="77777777" w:rsidR="002E3AA4" w:rsidRDefault="002E3A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15D62" w14:textId="77777777" w:rsidR="002E3AA4" w:rsidRDefault="002E3AA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D49FE" w14:textId="77777777" w:rsidR="002E3AA4" w:rsidRDefault="002E3A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AA4"/>
    <w:rsid w:val="002E3AA4"/>
    <w:rsid w:val="006B5F6A"/>
    <w:rsid w:val="00810BD9"/>
    <w:rsid w:val="00826BE0"/>
    <w:rsid w:val="008D6173"/>
    <w:rsid w:val="00BE012F"/>
    <w:rsid w:val="00C334B2"/>
    <w:rsid w:val="00FB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1C192"/>
  <w15:chartTrackingRefBased/>
  <w15:docId w15:val="{6C0E2C84-B7C9-422B-A66F-B4AAE3EA9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3A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3AA4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3A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3AA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2A0OJAQ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2A0OJAQ2</Template>
  <TotalTime>12</TotalTime>
  <Pages>1</Pages>
  <Words>17980</Words>
  <Characters>102487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120227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2024-12-11T06:06:00Z</dcterms:created>
  <dcterms:modified xsi:type="dcterms:W3CDTF">2024-12-11T06:07:00Z</dcterms:modified>
</cp:coreProperties>
</file>